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FC5B7"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7EC6BDEE" wp14:editId="297157B6">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AE6B9" w14:textId="77777777" w:rsidR="00083BD8" w:rsidRDefault="00083BD8" w:rsidP="00573CC6">
                            <w:pPr>
                              <w:pStyle w:val="Glavatekst"/>
                              <w:rPr>
                                <w:b/>
                                <w:color w:val="365F91" w:themeColor="accent1" w:themeShade="BF"/>
                              </w:rPr>
                            </w:pPr>
                            <w:r>
                              <w:rPr>
                                <w:b/>
                                <w:color w:val="365F91" w:themeColor="accent1" w:themeShade="BF"/>
                              </w:rPr>
                              <w:t>Področje za nabavno dejavnost in trženje</w:t>
                            </w:r>
                          </w:p>
                          <w:p w14:paraId="0011EF86" w14:textId="77777777" w:rsidR="00083BD8" w:rsidRPr="002D0431" w:rsidRDefault="00083BD8" w:rsidP="00573CC6">
                            <w:pPr>
                              <w:pStyle w:val="Glavatekst"/>
                              <w:rPr>
                                <w:b/>
                                <w:color w:val="365F91" w:themeColor="accent1" w:themeShade="BF"/>
                              </w:rPr>
                            </w:pPr>
                          </w:p>
                          <w:p w14:paraId="4B1E9084" w14:textId="77777777" w:rsidR="00083BD8" w:rsidRPr="002D0431" w:rsidRDefault="00083BD8" w:rsidP="00573CC6">
                            <w:pPr>
                              <w:pStyle w:val="Glavatekst"/>
                              <w:rPr>
                                <w:color w:val="365F91" w:themeColor="accent1" w:themeShade="BF"/>
                              </w:rPr>
                            </w:pPr>
                          </w:p>
                          <w:p w14:paraId="6E9AFD10" w14:textId="77777777" w:rsidR="00083BD8" w:rsidRPr="007F1B14" w:rsidRDefault="00083BD8"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C6BDE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011AE6B9" w14:textId="77777777" w:rsidR="00083BD8" w:rsidRDefault="00083BD8" w:rsidP="00573CC6">
                      <w:pPr>
                        <w:pStyle w:val="Glavatekst"/>
                        <w:rPr>
                          <w:b/>
                          <w:color w:val="365F91" w:themeColor="accent1" w:themeShade="BF"/>
                        </w:rPr>
                      </w:pPr>
                      <w:r>
                        <w:rPr>
                          <w:b/>
                          <w:color w:val="365F91" w:themeColor="accent1" w:themeShade="BF"/>
                        </w:rPr>
                        <w:t>Področje za nabavno dejavnost in trženje</w:t>
                      </w:r>
                    </w:p>
                    <w:p w14:paraId="0011EF86" w14:textId="77777777" w:rsidR="00083BD8" w:rsidRPr="002D0431" w:rsidRDefault="00083BD8" w:rsidP="00573CC6">
                      <w:pPr>
                        <w:pStyle w:val="Glavatekst"/>
                        <w:rPr>
                          <w:b/>
                          <w:color w:val="365F91" w:themeColor="accent1" w:themeShade="BF"/>
                        </w:rPr>
                      </w:pPr>
                    </w:p>
                    <w:p w14:paraId="4B1E9084" w14:textId="77777777" w:rsidR="00083BD8" w:rsidRPr="002D0431" w:rsidRDefault="00083BD8" w:rsidP="00573CC6">
                      <w:pPr>
                        <w:pStyle w:val="Glavatekst"/>
                        <w:rPr>
                          <w:color w:val="365F91" w:themeColor="accent1" w:themeShade="BF"/>
                        </w:rPr>
                      </w:pPr>
                    </w:p>
                    <w:p w14:paraId="6E9AFD10" w14:textId="77777777" w:rsidR="00083BD8" w:rsidRPr="007F1B14" w:rsidRDefault="00083BD8" w:rsidP="007F1B14">
                      <w:pPr>
                        <w:pStyle w:val="Glavatekst"/>
                      </w:pPr>
                    </w:p>
                  </w:txbxContent>
                </v:textbox>
                <w10:wrap type="square" anchory="page"/>
              </v:shape>
            </w:pict>
          </mc:Fallback>
        </mc:AlternateContent>
      </w:r>
    </w:p>
    <w:p w14:paraId="42D0FA50" w14:textId="77777777" w:rsidR="00703EC5" w:rsidRDefault="00703EC5" w:rsidP="00703EC5">
      <w:pPr>
        <w:tabs>
          <w:tab w:val="left" w:pos="7938"/>
        </w:tabs>
        <w:rPr>
          <w:rFonts w:ascii="Arial" w:hAnsi="Arial" w:cs="Arial"/>
          <w:b/>
          <w:sz w:val="22"/>
          <w:szCs w:val="22"/>
        </w:rPr>
      </w:pPr>
    </w:p>
    <w:p w14:paraId="661F9A10" w14:textId="77777777" w:rsidR="00703EC5" w:rsidRDefault="00703EC5" w:rsidP="00703EC5">
      <w:pPr>
        <w:tabs>
          <w:tab w:val="left" w:pos="7938"/>
        </w:tabs>
        <w:rPr>
          <w:rFonts w:ascii="Arial" w:hAnsi="Arial" w:cs="Arial"/>
          <w:b/>
          <w:sz w:val="22"/>
          <w:szCs w:val="22"/>
        </w:rPr>
      </w:pPr>
    </w:p>
    <w:p w14:paraId="65665132" w14:textId="77777777" w:rsidR="00703EC5" w:rsidRDefault="00703EC5" w:rsidP="00703EC5">
      <w:pPr>
        <w:tabs>
          <w:tab w:val="left" w:pos="7938"/>
        </w:tabs>
        <w:rPr>
          <w:rFonts w:ascii="Arial" w:hAnsi="Arial" w:cs="Arial"/>
          <w:b/>
          <w:sz w:val="22"/>
          <w:szCs w:val="22"/>
        </w:rPr>
      </w:pPr>
    </w:p>
    <w:p w14:paraId="2145CEE5" w14:textId="77777777" w:rsidR="00703EC5" w:rsidRDefault="00703EC5" w:rsidP="00703EC5">
      <w:pPr>
        <w:tabs>
          <w:tab w:val="left" w:pos="7938"/>
        </w:tabs>
        <w:rPr>
          <w:rFonts w:ascii="Arial" w:hAnsi="Arial" w:cs="Arial"/>
          <w:b/>
          <w:sz w:val="22"/>
          <w:szCs w:val="22"/>
        </w:rPr>
      </w:pPr>
    </w:p>
    <w:p w14:paraId="0E1EF7F8" w14:textId="77777777" w:rsidR="00703EC5" w:rsidRDefault="00703EC5" w:rsidP="00703EC5">
      <w:pPr>
        <w:rPr>
          <w:rFonts w:ascii="Arial Narrow" w:hAnsi="Arial Narrow"/>
          <w:b/>
        </w:rPr>
      </w:pPr>
    </w:p>
    <w:p w14:paraId="551B913A" w14:textId="77777777" w:rsidR="00703EC5" w:rsidRDefault="00703EC5" w:rsidP="00703EC5">
      <w:pPr>
        <w:rPr>
          <w:rFonts w:ascii="Arial Narrow" w:hAnsi="Arial Narrow"/>
          <w:b/>
        </w:rPr>
      </w:pPr>
    </w:p>
    <w:p w14:paraId="1D9F3763" w14:textId="77777777" w:rsidR="00703EC5" w:rsidRDefault="00703EC5" w:rsidP="00703EC5">
      <w:pPr>
        <w:rPr>
          <w:rFonts w:ascii="Arial Narrow" w:hAnsi="Arial Narrow"/>
          <w:b/>
        </w:rPr>
      </w:pPr>
    </w:p>
    <w:p w14:paraId="001C983A" w14:textId="77777777" w:rsidR="00703EC5" w:rsidRDefault="00703EC5" w:rsidP="00703EC5">
      <w:pPr>
        <w:rPr>
          <w:rFonts w:ascii="Arial Narrow" w:hAnsi="Arial Narrow"/>
          <w:b/>
        </w:rPr>
      </w:pPr>
    </w:p>
    <w:p w14:paraId="64089294" w14:textId="77777777" w:rsidR="00703EC5" w:rsidRDefault="00703EC5" w:rsidP="00703EC5">
      <w:pPr>
        <w:rPr>
          <w:rFonts w:ascii="Arial Narrow" w:hAnsi="Arial Narrow"/>
          <w:b/>
        </w:rPr>
      </w:pPr>
    </w:p>
    <w:p w14:paraId="37EC29BC" w14:textId="77777777" w:rsidR="00703EC5" w:rsidRDefault="00703EC5" w:rsidP="00703EC5">
      <w:pPr>
        <w:jc w:val="center"/>
        <w:rPr>
          <w:rFonts w:ascii="Arial Narrow" w:hAnsi="Arial Narrow"/>
          <w:b/>
        </w:rPr>
      </w:pPr>
    </w:p>
    <w:p w14:paraId="7A09DDB8" w14:textId="77777777" w:rsidR="00703EC5" w:rsidRDefault="00703EC5" w:rsidP="00703EC5">
      <w:pPr>
        <w:jc w:val="center"/>
        <w:rPr>
          <w:rFonts w:ascii="Arial Narrow" w:hAnsi="Arial Narrow"/>
          <w:b/>
        </w:rPr>
      </w:pPr>
    </w:p>
    <w:p w14:paraId="678BE689" w14:textId="77777777" w:rsidR="00703EC5" w:rsidRDefault="00703EC5" w:rsidP="00C32D66">
      <w:pPr>
        <w:rPr>
          <w:rFonts w:ascii="Arial Narrow" w:hAnsi="Arial Narrow"/>
          <w:b/>
        </w:rPr>
      </w:pPr>
    </w:p>
    <w:p w14:paraId="7D17F7FF" w14:textId="77777777" w:rsidR="00703EC5" w:rsidRDefault="00703EC5" w:rsidP="00703EC5">
      <w:pPr>
        <w:jc w:val="center"/>
        <w:rPr>
          <w:rFonts w:ascii="Arial Narrow" w:hAnsi="Arial Narrow"/>
          <w:b/>
        </w:rPr>
      </w:pPr>
    </w:p>
    <w:p w14:paraId="1B91F6DD" w14:textId="77777777" w:rsidR="00703EC5" w:rsidRDefault="00703EC5" w:rsidP="00703EC5">
      <w:pPr>
        <w:jc w:val="center"/>
        <w:rPr>
          <w:rFonts w:ascii="Arial Narrow" w:hAnsi="Arial Narrow"/>
          <w:b/>
        </w:rPr>
      </w:pPr>
    </w:p>
    <w:p w14:paraId="49B82E43" w14:textId="77777777" w:rsidR="00703EC5" w:rsidRDefault="00703EC5" w:rsidP="00703EC5">
      <w:pPr>
        <w:jc w:val="center"/>
        <w:rPr>
          <w:rFonts w:ascii="Arial Narrow" w:hAnsi="Arial Narrow"/>
          <w:b/>
        </w:rPr>
      </w:pPr>
    </w:p>
    <w:p w14:paraId="39D3A019" w14:textId="77777777" w:rsidR="00703EC5" w:rsidRPr="00C32D66" w:rsidRDefault="00703EC5" w:rsidP="00703EC5">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14:paraId="06B1BE2B" w14:textId="77777777" w:rsidR="00C45E0C" w:rsidRPr="00C32D66" w:rsidRDefault="00C45E0C" w:rsidP="00703EC5">
      <w:pPr>
        <w:jc w:val="center"/>
        <w:rPr>
          <w:rFonts w:ascii="Arial Narrow" w:hAnsi="Arial Narrow"/>
          <w:b/>
          <w:caps/>
          <w:sz w:val="32"/>
          <w:szCs w:val="32"/>
        </w:rPr>
      </w:pPr>
    </w:p>
    <w:p w14:paraId="6BD93E5A" w14:textId="188FD829" w:rsidR="00703EC5" w:rsidRPr="00C32D66" w:rsidRDefault="00C67C61" w:rsidP="00703EC5">
      <w:pPr>
        <w:jc w:val="center"/>
        <w:rPr>
          <w:rFonts w:ascii="Arial Narrow" w:hAnsi="Arial Narrow"/>
          <w:b/>
          <w:sz w:val="32"/>
          <w:szCs w:val="32"/>
        </w:rPr>
      </w:pPr>
      <w:r>
        <w:rPr>
          <w:rFonts w:ascii="Arial Narrow" w:hAnsi="Arial Narrow"/>
          <w:b/>
          <w:caps/>
          <w:sz w:val="32"/>
          <w:szCs w:val="32"/>
        </w:rPr>
        <w:t>»</w:t>
      </w:r>
      <w:r w:rsidR="009E6222" w:rsidRPr="00C32D66">
        <w:rPr>
          <w:rFonts w:ascii="Arial Narrow" w:hAnsi="Arial Narrow"/>
          <w:b/>
          <w:caps/>
          <w:sz w:val="32"/>
          <w:szCs w:val="32"/>
        </w:rPr>
        <w:t>NAKUP</w:t>
      </w:r>
      <w:r w:rsidR="00747081">
        <w:rPr>
          <w:rFonts w:ascii="Arial Narrow" w:hAnsi="Arial Narrow"/>
          <w:b/>
          <w:caps/>
          <w:sz w:val="32"/>
          <w:szCs w:val="32"/>
        </w:rPr>
        <w:t xml:space="preserve"> ELEKTROD ZA DEFIBRILATOR</w:t>
      </w:r>
      <w:r>
        <w:rPr>
          <w:rFonts w:ascii="Arial Narrow" w:hAnsi="Arial Narrow"/>
          <w:b/>
          <w:caps/>
          <w:sz w:val="32"/>
          <w:szCs w:val="32"/>
        </w:rPr>
        <w:t>»</w:t>
      </w:r>
    </w:p>
    <w:p w14:paraId="0839EE85" w14:textId="77777777" w:rsidR="00703EC5" w:rsidRDefault="00703EC5" w:rsidP="00703EC5">
      <w:pPr>
        <w:rPr>
          <w:rFonts w:ascii="Arial Narrow" w:hAnsi="Arial Narrow"/>
          <w:b/>
        </w:rPr>
      </w:pPr>
    </w:p>
    <w:p w14:paraId="3180267B" w14:textId="77777777" w:rsidR="00703EC5" w:rsidRDefault="00703EC5" w:rsidP="00703EC5">
      <w:pPr>
        <w:rPr>
          <w:rFonts w:ascii="Arial Narrow" w:hAnsi="Arial Narrow"/>
          <w:b/>
        </w:rPr>
      </w:pPr>
    </w:p>
    <w:p w14:paraId="1C50FF13" w14:textId="77777777" w:rsidR="00703EC5" w:rsidRDefault="00703EC5" w:rsidP="00703EC5">
      <w:pPr>
        <w:rPr>
          <w:rFonts w:ascii="Arial Narrow" w:hAnsi="Arial Narrow"/>
          <w:b/>
        </w:rPr>
      </w:pPr>
    </w:p>
    <w:p w14:paraId="6A562CD4" w14:textId="77777777" w:rsidR="00703EC5" w:rsidRDefault="00703EC5" w:rsidP="00703EC5">
      <w:pPr>
        <w:rPr>
          <w:rFonts w:ascii="Arial Narrow" w:hAnsi="Arial Narrow"/>
          <w:b/>
        </w:rPr>
      </w:pPr>
    </w:p>
    <w:p w14:paraId="0702B250" w14:textId="77777777" w:rsidR="00703EC5" w:rsidRDefault="00703EC5" w:rsidP="00703EC5">
      <w:pPr>
        <w:rPr>
          <w:rFonts w:ascii="Arial Narrow" w:hAnsi="Arial Narrow"/>
          <w:b/>
        </w:rPr>
      </w:pPr>
    </w:p>
    <w:p w14:paraId="0D7F4CC1" w14:textId="77777777" w:rsidR="00703EC5" w:rsidRDefault="00703EC5" w:rsidP="00703EC5">
      <w:pPr>
        <w:rPr>
          <w:rFonts w:ascii="Arial Narrow" w:hAnsi="Arial Narrow"/>
          <w:b/>
        </w:rPr>
      </w:pPr>
    </w:p>
    <w:p w14:paraId="67B04999" w14:textId="77777777" w:rsidR="00703EC5" w:rsidRDefault="00703EC5" w:rsidP="00703EC5">
      <w:pPr>
        <w:rPr>
          <w:rFonts w:ascii="Arial Narrow" w:hAnsi="Arial Narrow"/>
          <w:b/>
        </w:rPr>
      </w:pPr>
    </w:p>
    <w:p w14:paraId="71046957" w14:textId="77777777" w:rsidR="00703EC5" w:rsidRDefault="00703EC5" w:rsidP="00703EC5">
      <w:pPr>
        <w:rPr>
          <w:rFonts w:ascii="Arial Narrow" w:hAnsi="Arial Narrow"/>
          <w:b/>
        </w:rPr>
      </w:pPr>
    </w:p>
    <w:p w14:paraId="514A2AFC" w14:textId="77777777" w:rsidR="00703EC5" w:rsidRDefault="00703EC5" w:rsidP="00703EC5">
      <w:pPr>
        <w:rPr>
          <w:rFonts w:ascii="Arial Narrow" w:hAnsi="Arial Narrow"/>
          <w:b/>
        </w:rPr>
      </w:pPr>
    </w:p>
    <w:p w14:paraId="255FF378" w14:textId="77777777" w:rsidR="00703EC5" w:rsidRDefault="00703EC5" w:rsidP="00703EC5">
      <w:pPr>
        <w:rPr>
          <w:rFonts w:ascii="Arial Narrow" w:hAnsi="Arial Narrow"/>
          <w:b/>
        </w:rPr>
      </w:pPr>
    </w:p>
    <w:p w14:paraId="6D0C07FA" w14:textId="77777777" w:rsidR="00703EC5" w:rsidRDefault="00703EC5" w:rsidP="00703EC5">
      <w:pPr>
        <w:rPr>
          <w:rFonts w:ascii="Arial Narrow" w:hAnsi="Arial Narrow"/>
          <w:b/>
        </w:rPr>
      </w:pPr>
    </w:p>
    <w:p w14:paraId="019AE34E" w14:textId="77777777" w:rsidR="00703EC5" w:rsidRDefault="00703EC5" w:rsidP="00703EC5">
      <w:pPr>
        <w:rPr>
          <w:rFonts w:ascii="Arial Narrow" w:hAnsi="Arial Narrow"/>
          <w:b/>
        </w:rPr>
      </w:pPr>
    </w:p>
    <w:p w14:paraId="2E0EE6F4" w14:textId="77777777" w:rsidR="00703EC5" w:rsidRDefault="00703EC5" w:rsidP="00703EC5">
      <w:pPr>
        <w:rPr>
          <w:rFonts w:ascii="Arial Narrow" w:hAnsi="Arial Narrow"/>
          <w:b/>
        </w:rPr>
      </w:pPr>
    </w:p>
    <w:p w14:paraId="0CBEDA4A" w14:textId="77777777" w:rsidR="00703EC5" w:rsidRDefault="00703EC5" w:rsidP="00703EC5">
      <w:pPr>
        <w:rPr>
          <w:rFonts w:ascii="Arial Narrow" w:hAnsi="Arial Narrow"/>
          <w:b/>
        </w:rPr>
      </w:pPr>
    </w:p>
    <w:p w14:paraId="10C8F7FA" w14:textId="77777777" w:rsidR="00703EC5" w:rsidRDefault="00703EC5" w:rsidP="00703EC5">
      <w:pPr>
        <w:rPr>
          <w:rFonts w:ascii="Arial Narrow" w:hAnsi="Arial Narrow"/>
          <w:b/>
        </w:rPr>
      </w:pPr>
    </w:p>
    <w:p w14:paraId="08DDFEAA" w14:textId="77777777" w:rsidR="00703EC5" w:rsidRDefault="00703EC5" w:rsidP="00703EC5">
      <w:pPr>
        <w:rPr>
          <w:rFonts w:ascii="Arial Narrow" w:hAnsi="Arial Narrow"/>
          <w:b/>
        </w:rPr>
      </w:pPr>
    </w:p>
    <w:p w14:paraId="477F6A81" w14:textId="77777777" w:rsidR="00703EC5" w:rsidRDefault="00703EC5" w:rsidP="00703EC5">
      <w:pPr>
        <w:rPr>
          <w:rFonts w:ascii="Arial Narrow" w:hAnsi="Arial Narrow"/>
          <w:b/>
        </w:rPr>
      </w:pPr>
    </w:p>
    <w:p w14:paraId="7E25B588" w14:textId="77777777" w:rsidR="00703EC5" w:rsidRDefault="00703EC5" w:rsidP="00703EC5">
      <w:pPr>
        <w:rPr>
          <w:rFonts w:ascii="Arial Narrow" w:hAnsi="Arial Narrow"/>
          <w:b/>
        </w:rPr>
      </w:pPr>
    </w:p>
    <w:p w14:paraId="07B222B0" w14:textId="77777777" w:rsidR="00703EC5" w:rsidRDefault="00703EC5" w:rsidP="00703EC5">
      <w:pPr>
        <w:rPr>
          <w:rFonts w:ascii="Arial Narrow" w:hAnsi="Arial Narrow"/>
          <w:b/>
        </w:rPr>
      </w:pPr>
    </w:p>
    <w:p w14:paraId="57E96C37" w14:textId="77777777" w:rsidR="00703EC5" w:rsidRDefault="00703EC5" w:rsidP="00703EC5">
      <w:pPr>
        <w:rPr>
          <w:rFonts w:ascii="Arial Narrow" w:hAnsi="Arial Narrow"/>
          <w:b/>
        </w:rPr>
      </w:pPr>
    </w:p>
    <w:p w14:paraId="30E94F40" w14:textId="77777777" w:rsidR="00703EC5" w:rsidRDefault="00703EC5" w:rsidP="00703EC5">
      <w:pPr>
        <w:rPr>
          <w:rFonts w:ascii="Arial Narrow" w:hAnsi="Arial Narrow"/>
          <w:b/>
        </w:rPr>
      </w:pPr>
    </w:p>
    <w:p w14:paraId="019218DB" w14:textId="77777777" w:rsidR="00703EC5" w:rsidRDefault="00703EC5" w:rsidP="00703EC5">
      <w:pPr>
        <w:rPr>
          <w:rFonts w:ascii="Arial Narrow" w:hAnsi="Arial Narrow"/>
          <w:b/>
        </w:rPr>
      </w:pPr>
    </w:p>
    <w:p w14:paraId="5CD02B6D" w14:textId="20712B5F" w:rsidR="00B85E5D" w:rsidRDefault="00703EC5" w:rsidP="003844A3">
      <w:pPr>
        <w:jc w:val="center"/>
        <w:rPr>
          <w:rFonts w:ascii="Arial Narrow" w:hAnsi="Arial Narrow"/>
          <w:b/>
          <w:sz w:val="23"/>
        </w:rPr>
      </w:pPr>
      <w:r w:rsidRPr="0087375E">
        <w:rPr>
          <w:rFonts w:ascii="Arial Narrow" w:hAnsi="Arial Narrow"/>
          <w:b/>
          <w:sz w:val="23"/>
        </w:rPr>
        <w:t>Ljubljana,</w:t>
      </w:r>
      <w:r>
        <w:rPr>
          <w:rFonts w:ascii="Arial Narrow" w:hAnsi="Arial Narrow"/>
          <w:b/>
          <w:sz w:val="23"/>
        </w:rPr>
        <w:t xml:space="preserve"> </w:t>
      </w:r>
      <w:r w:rsidR="00086A20">
        <w:rPr>
          <w:rFonts w:ascii="Arial Narrow" w:hAnsi="Arial Narrow"/>
          <w:b/>
          <w:sz w:val="23"/>
        </w:rPr>
        <w:t>november</w:t>
      </w:r>
      <w:r w:rsidR="00C67C61">
        <w:rPr>
          <w:rFonts w:ascii="Arial Narrow" w:hAnsi="Arial Narrow"/>
          <w:b/>
          <w:sz w:val="23"/>
        </w:rPr>
        <w:t xml:space="preserve"> 2023</w:t>
      </w:r>
    </w:p>
    <w:p w14:paraId="391ED256" w14:textId="77777777" w:rsidR="00C67C61" w:rsidRPr="003844A3" w:rsidRDefault="00C67C61" w:rsidP="003844A3">
      <w:pPr>
        <w:jc w:val="center"/>
        <w:rPr>
          <w:rFonts w:ascii="Arial Narrow" w:hAnsi="Arial Narrow"/>
          <w:b/>
          <w:sz w:val="23"/>
        </w:rPr>
      </w:pPr>
    </w:p>
    <w:p w14:paraId="6E77F519" w14:textId="77777777" w:rsidR="00503FBF" w:rsidRPr="009D404F" w:rsidRDefault="00503FBF" w:rsidP="00503FBF">
      <w:pPr>
        <w:jc w:val="center"/>
        <w:rPr>
          <w:rFonts w:ascii="Arial Narrow" w:hAnsi="Arial Narrow"/>
          <w:b/>
          <w:caps/>
          <w:sz w:val="28"/>
          <w:szCs w:val="28"/>
        </w:rPr>
      </w:pPr>
      <w:r w:rsidRPr="009D404F">
        <w:rPr>
          <w:rFonts w:ascii="Arial Narrow" w:hAnsi="Arial Narrow"/>
          <w:b/>
          <w:caps/>
          <w:sz w:val="28"/>
          <w:szCs w:val="28"/>
        </w:rPr>
        <w:lastRenderedPageBreak/>
        <w:t>Povabilo k oddaji ponudb</w:t>
      </w:r>
    </w:p>
    <w:p w14:paraId="0B02A158" w14:textId="77777777" w:rsidR="00503FBF" w:rsidRPr="00071BE5" w:rsidRDefault="00503FBF" w:rsidP="00503FBF">
      <w:pPr>
        <w:jc w:val="center"/>
        <w:rPr>
          <w:rFonts w:ascii="Arial Narrow" w:hAnsi="Arial Narrow"/>
          <w:b/>
        </w:rPr>
      </w:pPr>
    </w:p>
    <w:p w14:paraId="7EF457C0" w14:textId="77777777" w:rsidR="00503FBF" w:rsidRPr="00071BE5" w:rsidRDefault="00503FBF" w:rsidP="00503FBF">
      <w:pPr>
        <w:rPr>
          <w:rFonts w:ascii="Arial Narrow" w:hAnsi="Arial Narrow"/>
        </w:rPr>
      </w:pPr>
    </w:p>
    <w:p w14:paraId="7ED75616" w14:textId="2E29A174" w:rsidR="00503FBF" w:rsidRPr="00EF1ABA"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7F75C6">
        <w:rPr>
          <w:rFonts w:ascii="Arial Narrow" w:hAnsi="Arial Narrow"/>
        </w:rPr>
        <w:t>845080</w:t>
      </w:r>
      <w:r w:rsidR="00703EC5" w:rsidRPr="007F75C6">
        <w:rPr>
          <w:rFonts w:ascii="Arial Narrow" w:hAnsi="Arial Narrow"/>
        </w:rPr>
        <w:t>1</w:t>
      </w:r>
      <w:r w:rsidRPr="007F75C6">
        <w:rPr>
          <w:rFonts w:ascii="Arial Narrow" w:hAnsi="Arial Narrow"/>
        </w:rPr>
        <w:t>1</w:t>
      </w:r>
      <w:r w:rsidR="007F75C6" w:rsidRPr="007F75C6">
        <w:rPr>
          <w:rFonts w:ascii="Arial Narrow" w:hAnsi="Arial Narrow"/>
        </w:rPr>
        <w:t>8</w:t>
      </w:r>
      <w:r w:rsidRPr="007F75C6">
        <w:rPr>
          <w:rFonts w:ascii="Arial Narrow" w:hAnsi="Arial Narrow"/>
        </w:rPr>
        <w:t>-</w:t>
      </w:r>
      <w:r w:rsidR="00086A20">
        <w:rPr>
          <w:rFonts w:ascii="Arial Narrow" w:hAnsi="Arial Narrow"/>
        </w:rPr>
        <w:t>149</w:t>
      </w:r>
      <w:r w:rsidRPr="007F75C6">
        <w:rPr>
          <w:rFonts w:ascii="Arial Narrow" w:hAnsi="Arial Narrow"/>
        </w:rPr>
        <w:t>-</w:t>
      </w:r>
      <w:r w:rsidR="008267CB" w:rsidRPr="007F75C6">
        <w:rPr>
          <w:rFonts w:ascii="Arial Narrow" w:hAnsi="Arial Narrow"/>
        </w:rPr>
        <w:t>2</w:t>
      </w:r>
      <w:r w:rsidR="007F75C6" w:rsidRPr="007F75C6">
        <w:rPr>
          <w:rFonts w:ascii="Arial Narrow" w:hAnsi="Arial Narrow"/>
        </w:rPr>
        <w:t>3</w:t>
      </w:r>
      <w:r w:rsidR="000E60AB">
        <w:rPr>
          <w:rFonts w:ascii="Arial Narrow" w:hAnsi="Arial Narrow"/>
          <w:b/>
        </w:rPr>
        <w:tab/>
      </w:r>
    </w:p>
    <w:p w14:paraId="260E7537" w14:textId="77777777" w:rsidR="00503FBF" w:rsidRPr="00EF1ABA" w:rsidRDefault="00503FBF" w:rsidP="00503FBF">
      <w:pPr>
        <w:rPr>
          <w:rFonts w:ascii="Arial Narrow" w:hAnsi="Arial Narrow"/>
          <w:b/>
        </w:rPr>
      </w:pPr>
    </w:p>
    <w:p w14:paraId="13B39620" w14:textId="77777777" w:rsidR="00503FBF" w:rsidRPr="00E20876" w:rsidRDefault="00503FBF" w:rsidP="00503FBF">
      <w:pPr>
        <w:tabs>
          <w:tab w:val="left" w:pos="2865"/>
        </w:tabs>
        <w:rPr>
          <w:rFonts w:ascii="Arial Narrow" w:hAnsi="Arial Narrow"/>
          <w:b/>
          <w:u w:val="single"/>
        </w:rPr>
      </w:pPr>
    </w:p>
    <w:p w14:paraId="6B93069D" w14:textId="77777777"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w:t>
      </w:r>
      <w:r w:rsidR="008E089A">
        <w:rPr>
          <w:rFonts w:ascii="Arial Narrow" w:hAnsi="Arial Narrow"/>
          <w:i/>
        </w:rPr>
        <w:t xml:space="preserve"> postopka</w:t>
      </w:r>
      <w:r w:rsidRPr="00E20876">
        <w:rPr>
          <w:rFonts w:ascii="Arial Narrow" w:hAnsi="Arial Narrow"/>
          <w:i/>
        </w:rPr>
        <w:t xml:space="preserve"> javnega</w:t>
      </w:r>
      <w:r w:rsidR="008E089A">
        <w:rPr>
          <w:rFonts w:ascii="Arial Narrow" w:hAnsi="Arial Narrow"/>
          <w:i/>
        </w:rPr>
        <w:t xml:space="preserve"> naročila</w:t>
      </w:r>
      <w:r w:rsidRPr="00E20876">
        <w:rPr>
          <w:rFonts w:ascii="Arial Narrow" w:hAnsi="Arial Narrow"/>
          <w:i/>
        </w:rPr>
        <w:t>,</w:t>
      </w:r>
      <w:r w:rsidRPr="00E20876">
        <w:rPr>
          <w:rFonts w:ascii="Arial Narrow" w:hAnsi="Arial Narrow"/>
          <w:b/>
          <w:i/>
        </w:rPr>
        <w:t xml:space="preserve"> </w:t>
      </w:r>
      <w:r w:rsidRPr="00E20876">
        <w:rPr>
          <w:rFonts w:ascii="Arial Narrow" w:hAnsi="Arial Narrow"/>
          <w:i/>
        </w:rPr>
        <w:t xml:space="preserve">objavljenega na Portalu javnih naročil.   </w:t>
      </w:r>
    </w:p>
    <w:p w14:paraId="0271AFB2" w14:textId="77777777" w:rsidR="00503FBF" w:rsidRPr="00E20876" w:rsidRDefault="00503FBF" w:rsidP="00503FBF">
      <w:pPr>
        <w:pStyle w:val="Noga"/>
        <w:rPr>
          <w:rFonts w:ascii="Arial Narrow" w:hAnsi="Arial Narrow"/>
        </w:rPr>
      </w:pPr>
    </w:p>
    <w:p w14:paraId="5E6E007A" w14:textId="77777777" w:rsidR="00503FBF" w:rsidRPr="00E20876" w:rsidRDefault="00503FBF" w:rsidP="00503FBF">
      <w:pPr>
        <w:rPr>
          <w:rFonts w:ascii="Arial Narrow" w:hAnsi="Arial Narrow"/>
        </w:rPr>
      </w:pPr>
    </w:p>
    <w:p w14:paraId="3D1526BC" w14:textId="77777777"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 xml:space="preserve">Univerzitetni klinični center Ljubljana, Zaloška cesta 2, </w:t>
      </w:r>
      <w:r w:rsidR="00181666">
        <w:rPr>
          <w:rFonts w:ascii="Arial Narrow" w:hAnsi="Arial Narrow"/>
          <w:b/>
          <w:u w:val="single"/>
        </w:rPr>
        <w:t>1000</w:t>
      </w:r>
      <w:r w:rsidRPr="00E20876">
        <w:rPr>
          <w:rFonts w:ascii="Arial Narrow" w:hAnsi="Arial Narrow"/>
          <w:b/>
          <w:u w:val="single"/>
        </w:rPr>
        <w:t xml:space="preserve">  LJUBLJANA</w:t>
      </w:r>
    </w:p>
    <w:p w14:paraId="6F7BBFAE" w14:textId="77777777" w:rsidR="00503FBF" w:rsidRPr="00E20876" w:rsidRDefault="00503FBF" w:rsidP="00503FBF">
      <w:pPr>
        <w:rPr>
          <w:rFonts w:ascii="Arial Narrow" w:hAnsi="Arial Narrow"/>
        </w:rPr>
      </w:pPr>
      <w:r w:rsidRPr="00E20876">
        <w:rPr>
          <w:rFonts w:ascii="Arial Narrow" w:hAnsi="Arial Narrow"/>
        </w:rPr>
        <w:tab/>
      </w:r>
    </w:p>
    <w:p w14:paraId="797557B1" w14:textId="77777777" w:rsidR="00503FBF" w:rsidRPr="007A235F" w:rsidRDefault="00503FBF" w:rsidP="007A235F">
      <w:pPr>
        <w:jc w:val="both"/>
        <w:rPr>
          <w:rFonts w:ascii="Arial Narrow" w:hAnsi="Arial Narrow"/>
        </w:rPr>
      </w:pPr>
      <w:r w:rsidRPr="007A235F">
        <w:rPr>
          <w:rFonts w:ascii="Arial Narrow" w:hAnsi="Arial Narrow"/>
        </w:rPr>
        <w:t>zbira ponudbe po odprtem postopku</w:t>
      </w:r>
      <w:r w:rsidR="007C2878">
        <w:rPr>
          <w:rFonts w:ascii="Arial Narrow" w:hAnsi="Arial Narrow"/>
        </w:rPr>
        <w:t xml:space="preserve"> </w:t>
      </w:r>
      <w:r w:rsidR="002F403C">
        <w:rPr>
          <w:rFonts w:ascii="Arial Narrow" w:hAnsi="Arial Narrow"/>
        </w:rPr>
        <w:t>za:</w:t>
      </w:r>
    </w:p>
    <w:p w14:paraId="25B20748" w14:textId="77777777" w:rsidR="00503FBF" w:rsidRPr="00E20876" w:rsidRDefault="00503FBF" w:rsidP="00503FBF">
      <w:pPr>
        <w:rPr>
          <w:rFonts w:ascii="Arial Narrow" w:hAnsi="Arial Narrow"/>
        </w:rPr>
      </w:pPr>
    </w:p>
    <w:p w14:paraId="39CE10E0" w14:textId="630937C3" w:rsidR="00503FBF" w:rsidRPr="008A6824" w:rsidRDefault="008A6824" w:rsidP="008A6824">
      <w:pPr>
        <w:jc w:val="center"/>
        <w:rPr>
          <w:rFonts w:ascii="Arial Narrow" w:hAnsi="Arial Narrow"/>
          <w:b/>
          <w:caps/>
          <w:sz w:val="28"/>
          <w:szCs w:val="28"/>
        </w:rPr>
      </w:pPr>
      <w:r w:rsidRPr="008A6824">
        <w:rPr>
          <w:rFonts w:ascii="Arial Narrow" w:hAnsi="Arial Narrow"/>
          <w:b/>
          <w:caps/>
          <w:sz w:val="28"/>
          <w:szCs w:val="28"/>
        </w:rPr>
        <w:t xml:space="preserve">NAKUP </w:t>
      </w:r>
      <w:r w:rsidR="00747081">
        <w:rPr>
          <w:rFonts w:ascii="Arial Narrow" w:hAnsi="Arial Narrow"/>
          <w:b/>
          <w:caps/>
          <w:sz w:val="28"/>
          <w:szCs w:val="28"/>
        </w:rPr>
        <w:t>ELEKTROD ZA DEFIBRILATOR</w:t>
      </w:r>
    </w:p>
    <w:p w14:paraId="316A324C" w14:textId="77777777" w:rsidR="008A6824" w:rsidRPr="00E20876" w:rsidRDefault="008A6824" w:rsidP="00503FBF">
      <w:pPr>
        <w:rPr>
          <w:rFonts w:ascii="Arial Narrow" w:hAnsi="Arial Narrow"/>
          <w:b/>
          <w:caps/>
          <w:u w:val="single"/>
        </w:rPr>
      </w:pPr>
    </w:p>
    <w:p w14:paraId="52186E0B" w14:textId="77777777" w:rsidR="00503FBF" w:rsidRPr="00E20876" w:rsidRDefault="0079210E" w:rsidP="00503FBF">
      <w:pPr>
        <w:rPr>
          <w:rFonts w:ascii="Arial Narrow" w:hAnsi="Arial Narrow"/>
          <w:b/>
          <w:u w:val="single"/>
        </w:rPr>
      </w:pPr>
      <w:r>
        <w:rPr>
          <w:rFonts w:ascii="Arial Narrow" w:hAnsi="Arial Narrow"/>
        </w:rPr>
        <w:t>Dokumentacijo v zvezi z oddajo javnega naročila (v nadaljevanju tudi: r</w:t>
      </w:r>
      <w:r w:rsidR="00503FBF" w:rsidRPr="00E20876">
        <w:rPr>
          <w:rFonts w:ascii="Arial Narrow" w:hAnsi="Arial Narrow"/>
        </w:rPr>
        <w:t>azpisn</w:t>
      </w:r>
      <w:r>
        <w:rPr>
          <w:rFonts w:ascii="Arial Narrow" w:hAnsi="Arial Narrow"/>
        </w:rPr>
        <w:t>a</w:t>
      </w:r>
      <w:r w:rsidR="00503FBF" w:rsidRPr="00E20876">
        <w:rPr>
          <w:rFonts w:ascii="Arial Narrow" w:hAnsi="Arial Narrow"/>
        </w:rPr>
        <w:t xml:space="preserve"> </w:t>
      </w:r>
      <w:r w:rsidRPr="00E20876">
        <w:rPr>
          <w:rFonts w:ascii="Arial Narrow" w:hAnsi="Arial Narrow"/>
        </w:rPr>
        <w:t>dokumentacij</w:t>
      </w:r>
      <w:r>
        <w:rPr>
          <w:rFonts w:ascii="Arial Narrow" w:hAnsi="Arial Narrow"/>
        </w:rPr>
        <w:t>a)</w:t>
      </w:r>
      <w:r w:rsidRPr="00E20876">
        <w:rPr>
          <w:rFonts w:ascii="Arial Narrow" w:hAnsi="Arial Narrow"/>
        </w:rPr>
        <w:t xml:space="preserve"> </w:t>
      </w:r>
      <w:r w:rsidR="00503FBF" w:rsidRPr="00E20876">
        <w:rPr>
          <w:rFonts w:ascii="Arial Narrow" w:hAnsi="Arial Narrow"/>
        </w:rPr>
        <w:t>dobite na Portalu javnih naročil.</w:t>
      </w:r>
      <w:r w:rsidR="00503FBF" w:rsidRPr="00E20876">
        <w:rPr>
          <w:rFonts w:ascii="Arial Narrow" w:hAnsi="Arial Narrow"/>
          <w:b/>
          <w:u w:val="single"/>
        </w:rPr>
        <w:t xml:space="preserve"> </w:t>
      </w:r>
    </w:p>
    <w:p w14:paraId="0E426D12" w14:textId="77777777" w:rsidR="00503FBF" w:rsidRPr="00E20876" w:rsidRDefault="00503FBF" w:rsidP="00503FBF">
      <w:pPr>
        <w:rPr>
          <w:rFonts w:ascii="Arial Narrow" w:hAnsi="Arial Narrow"/>
          <w:u w:val="single"/>
        </w:rPr>
      </w:pPr>
    </w:p>
    <w:p w14:paraId="255F138C" w14:textId="77777777"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001D2D2E" w:rsidRPr="0086053F">
          <w:rPr>
            <w:rStyle w:val="Hiperpovezava"/>
            <w:rFonts w:ascii="Arial Narrow" w:hAnsi="Arial Narrow" w:cs="Arial"/>
          </w:rPr>
          <w:t>https://ejn.gov.si</w:t>
        </w:r>
      </w:hyperlink>
      <w:r w:rsidRPr="005E0406">
        <w:rPr>
          <w:rFonts w:ascii="Arial Narrow" w:hAnsi="Arial Narrow" w:cs="Arial"/>
        </w:rPr>
        <w:t xml:space="preserve"> </w:t>
      </w:r>
      <w:r w:rsidRPr="005E0406">
        <w:rPr>
          <w:rFonts w:ascii="Arial Narrow" w:hAnsi="Arial Narrow" w:cs="Arial"/>
          <w:b/>
        </w:rPr>
        <w:t xml:space="preserve">najkasneje </w:t>
      </w:r>
      <w:r w:rsidRPr="005241BD">
        <w:rPr>
          <w:rFonts w:ascii="Arial Narrow" w:hAnsi="Arial Narrow" w:cs="Arial"/>
          <w:b/>
        </w:rPr>
        <w:t>do</w:t>
      </w:r>
      <w:r w:rsidRPr="005241BD">
        <w:rPr>
          <w:rFonts w:ascii="Arial Narrow" w:hAnsi="Arial Narrow" w:cs="Arial"/>
        </w:rPr>
        <w:t xml:space="preserve">  </w:t>
      </w:r>
      <w:r w:rsidR="001722E8">
        <w:rPr>
          <w:rFonts w:ascii="Arial Narrow" w:hAnsi="Arial Narrow"/>
          <w:b/>
        </w:rPr>
        <w:t>_________</w:t>
      </w:r>
      <w:r w:rsidRPr="005241BD">
        <w:rPr>
          <w:rFonts w:ascii="Arial Narrow" w:hAnsi="Arial Narrow"/>
        </w:rPr>
        <w:t xml:space="preserve"> </w:t>
      </w:r>
      <w:r w:rsidRPr="005241BD">
        <w:rPr>
          <w:rFonts w:ascii="Arial Narrow" w:hAnsi="Arial Narrow" w:cs="Arial"/>
          <w:i/>
        </w:rPr>
        <w:t xml:space="preserve"> </w:t>
      </w:r>
      <w:proofErr w:type="spellStart"/>
      <w:r w:rsidRPr="005241BD">
        <w:rPr>
          <w:rFonts w:ascii="Arial Narrow" w:hAnsi="Arial Narrow"/>
          <w:b/>
        </w:rPr>
        <w:t>do</w:t>
      </w:r>
      <w:proofErr w:type="spellEnd"/>
      <w:r w:rsidRPr="005241BD">
        <w:rPr>
          <w:rFonts w:ascii="Arial Narrow" w:hAnsi="Arial Narrow"/>
          <w:b/>
        </w:rPr>
        <w:t xml:space="preserve">  10.</w:t>
      </w:r>
      <w:r w:rsidRPr="005241BD">
        <w:rPr>
          <w:rFonts w:ascii="Arial Narrow" w:hAnsi="Arial Narrow"/>
        </w:rPr>
        <w:t xml:space="preserve"> </w:t>
      </w:r>
      <w:r w:rsidRPr="005241BD">
        <w:rPr>
          <w:rFonts w:ascii="Arial Narrow" w:hAnsi="Arial Narrow"/>
          <w:b/>
        </w:rPr>
        <w:t>ure</w:t>
      </w:r>
      <w:r w:rsidRPr="005E0406">
        <w:rPr>
          <w:rFonts w:ascii="Arial Narrow" w:hAnsi="Arial Narrow"/>
        </w:rPr>
        <w:t>. Za oddano ponudbo se šteje ponudba, ki je v informacijskem sistemu e-JN označena s statusom »ODDAN</w:t>
      </w:r>
      <w:r w:rsidR="001D2D2E">
        <w:rPr>
          <w:rFonts w:ascii="Arial Narrow" w:hAnsi="Arial Narrow"/>
        </w:rPr>
        <w:t>A</w:t>
      </w:r>
      <w:r w:rsidRPr="005E0406">
        <w:rPr>
          <w:rFonts w:ascii="Arial Narrow" w:hAnsi="Arial Narrow"/>
        </w:rPr>
        <w:t>«.</w:t>
      </w:r>
    </w:p>
    <w:p w14:paraId="4B7DAAB0" w14:textId="77777777" w:rsidR="00503FBF" w:rsidRPr="00E20876" w:rsidRDefault="00503FBF" w:rsidP="00503FBF">
      <w:pPr>
        <w:jc w:val="both"/>
        <w:rPr>
          <w:rFonts w:ascii="Arial Narrow" w:hAnsi="Arial Narrow"/>
          <w:b/>
        </w:rPr>
      </w:pPr>
    </w:p>
    <w:p w14:paraId="2F0A110F" w14:textId="77777777" w:rsidR="00503FBF"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1722E8">
        <w:rPr>
          <w:rFonts w:ascii="Arial Narrow" w:hAnsi="Arial Narrow"/>
          <w:b/>
        </w:rPr>
        <w:t>_________</w:t>
      </w:r>
      <w:r w:rsidRPr="005241BD">
        <w:rPr>
          <w:rFonts w:ascii="Arial Narrow" w:hAnsi="Arial Narrow"/>
        </w:rPr>
        <w:t xml:space="preserve">  i</w:t>
      </w:r>
      <w:r w:rsidRPr="005E0406">
        <w:rPr>
          <w:rFonts w:ascii="Arial Narrow" w:hAnsi="Arial Narrow"/>
        </w:rPr>
        <w:t xml:space="preserve">n se bo začelo </w:t>
      </w:r>
      <w:r w:rsidRPr="005E0406">
        <w:rPr>
          <w:rFonts w:ascii="Arial Narrow" w:hAnsi="Arial Narrow"/>
          <w:b/>
        </w:rPr>
        <w:t xml:space="preserve">ob </w:t>
      </w:r>
      <w:r w:rsidR="003746B4" w:rsidRPr="005241BD">
        <w:rPr>
          <w:rFonts w:ascii="Arial Narrow" w:hAnsi="Arial Narrow"/>
          <w:b/>
        </w:rPr>
        <w:t>1</w:t>
      </w:r>
      <w:r w:rsidR="00A10BA4">
        <w:rPr>
          <w:rFonts w:ascii="Arial Narrow" w:hAnsi="Arial Narrow"/>
          <w:b/>
        </w:rPr>
        <w:t>2</w:t>
      </w:r>
      <w:r w:rsidR="003746B4" w:rsidRPr="005241BD">
        <w:rPr>
          <w:rFonts w:ascii="Arial Narrow" w:hAnsi="Arial Narrow"/>
          <w:b/>
        </w:rPr>
        <w:t>.</w:t>
      </w:r>
      <w:r w:rsidRPr="005241BD">
        <w:rPr>
          <w:rFonts w:ascii="Arial Narrow" w:hAnsi="Arial Narrow"/>
          <w:b/>
        </w:rPr>
        <w:t xml:space="preserve">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w:t>
        </w:r>
      </w:hyperlink>
      <w:r w:rsidRPr="005E0406">
        <w:rPr>
          <w:rFonts w:ascii="Arial Narrow" w:hAnsi="Arial Narrow" w:cs="Arial"/>
        </w:rPr>
        <w:t xml:space="preserve">. </w:t>
      </w:r>
    </w:p>
    <w:p w14:paraId="303D2E3D" w14:textId="77777777" w:rsidR="004175F8" w:rsidRDefault="004175F8" w:rsidP="00503FBF">
      <w:pPr>
        <w:spacing w:line="360" w:lineRule="auto"/>
        <w:jc w:val="both"/>
        <w:rPr>
          <w:rFonts w:ascii="Arial Narrow" w:hAnsi="Arial Narrow" w:cs="Arial"/>
        </w:rPr>
      </w:pPr>
    </w:p>
    <w:p w14:paraId="3623A012" w14:textId="77777777" w:rsidR="004175F8" w:rsidRPr="005E0406" w:rsidRDefault="004175F8" w:rsidP="00503FBF">
      <w:pPr>
        <w:spacing w:line="360" w:lineRule="auto"/>
        <w:jc w:val="both"/>
        <w:rPr>
          <w:rFonts w:ascii="Arial Narrow" w:hAnsi="Arial Narrow" w:cs="Arial"/>
        </w:rPr>
      </w:pPr>
    </w:p>
    <w:p w14:paraId="0FC09813" w14:textId="77777777" w:rsidR="00503FBF" w:rsidRPr="005E0406" w:rsidRDefault="00503FBF" w:rsidP="00503FBF">
      <w:pPr>
        <w:rPr>
          <w:rFonts w:ascii="Arial Narrow" w:hAnsi="Arial Narrow"/>
        </w:rPr>
      </w:pPr>
      <w:r w:rsidRPr="005E0406">
        <w:rPr>
          <w:rFonts w:ascii="Arial Narrow" w:hAnsi="Arial Narrow"/>
          <w:b/>
        </w:rPr>
        <w:t xml:space="preserve">                        </w:t>
      </w:r>
    </w:p>
    <w:p w14:paraId="6A96D9F5" w14:textId="0226B55A" w:rsidR="00503FBF" w:rsidRPr="005241BD" w:rsidRDefault="00503FBF" w:rsidP="00503FBF">
      <w:pPr>
        <w:jc w:val="both"/>
        <w:rPr>
          <w:rFonts w:ascii="Arial Narrow" w:hAnsi="Arial Narrow"/>
          <w:b/>
        </w:rPr>
      </w:pPr>
      <w:r w:rsidRPr="00E20876">
        <w:rPr>
          <w:rFonts w:ascii="Arial Narrow" w:hAnsi="Arial Narrow"/>
          <w:u w:val="single"/>
        </w:rPr>
        <w:t xml:space="preserve">Ponudbe morajo veljati do vključno </w:t>
      </w:r>
      <w:r w:rsidR="00CF38B4">
        <w:rPr>
          <w:rFonts w:ascii="Arial Narrow" w:hAnsi="Arial Narrow"/>
          <w:b/>
          <w:u w:val="single"/>
        </w:rPr>
        <w:t>28</w:t>
      </w:r>
      <w:r w:rsidR="003746B4" w:rsidRPr="005241BD">
        <w:rPr>
          <w:rFonts w:ascii="Arial Narrow" w:hAnsi="Arial Narrow"/>
          <w:b/>
          <w:u w:val="single"/>
        </w:rPr>
        <w:t>.</w:t>
      </w:r>
      <w:r w:rsidR="008267CB">
        <w:rPr>
          <w:rFonts w:ascii="Arial Narrow" w:hAnsi="Arial Narrow"/>
          <w:b/>
          <w:u w:val="single"/>
        </w:rPr>
        <w:t xml:space="preserve"> </w:t>
      </w:r>
      <w:r w:rsidR="00CF38B4">
        <w:rPr>
          <w:rFonts w:ascii="Arial Narrow" w:hAnsi="Arial Narrow"/>
          <w:b/>
          <w:u w:val="single"/>
        </w:rPr>
        <w:t>2</w:t>
      </w:r>
      <w:r w:rsidR="003746B4" w:rsidRPr="005241BD">
        <w:rPr>
          <w:rFonts w:ascii="Arial Narrow" w:hAnsi="Arial Narrow"/>
          <w:b/>
          <w:u w:val="single"/>
        </w:rPr>
        <w:t>.</w:t>
      </w:r>
      <w:r w:rsidR="008267CB">
        <w:rPr>
          <w:rFonts w:ascii="Arial Narrow" w:hAnsi="Arial Narrow"/>
          <w:b/>
          <w:u w:val="single"/>
        </w:rPr>
        <w:t xml:space="preserve"> </w:t>
      </w:r>
      <w:r w:rsidR="003746B4" w:rsidRPr="005241BD">
        <w:rPr>
          <w:rFonts w:ascii="Arial Narrow" w:hAnsi="Arial Narrow"/>
          <w:b/>
          <w:u w:val="single"/>
        </w:rPr>
        <w:t>202</w:t>
      </w:r>
      <w:r w:rsidR="00CF38B4">
        <w:rPr>
          <w:rFonts w:ascii="Arial Narrow" w:hAnsi="Arial Narrow"/>
          <w:b/>
          <w:u w:val="single"/>
        </w:rPr>
        <w:t>4</w:t>
      </w:r>
    </w:p>
    <w:p w14:paraId="383469AA" w14:textId="77777777" w:rsidR="00503FBF" w:rsidRPr="00E20876" w:rsidRDefault="00503FBF" w:rsidP="00503FBF">
      <w:pPr>
        <w:pStyle w:val="Noga"/>
        <w:rPr>
          <w:rFonts w:ascii="Arial Narrow" w:hAnsi="Arial Narrow"/>
        </w:rPr>
      </w:pPr>
    </w:p>
    <w:p w14:paraId="4DC67A8B" w14:textId="77777777" w:rsidR="00503FBF" w:rsidRPr="00071BE5" w:rsidRDefault="00503FBF" w:rsidP="00503FBF">
      <w:pPr>
        <w:rPr>
          <w:rFonts w:ascii="Arial Narrow" w:hAnsi="Arial Narrow"/>
        </w:rPr>
      </w:pPr>
    </w:p>
    <w:p w14:paraId="525813E4" w14:textId="77777777" w:rsidR="00503FBF" w:rsidRPr="00071BE5" w:rsidRDefault="00503FBF" w:rsidP="00503FBF">
      <w:pPr>
        <w:rPr>
          <w:rFonts w:ascii="Arial Narrow" w:hAnsi="Arial Narrow"/>
        </w:rPr>
      </w:pPr>
    </w:p>
    <w:p w14:paraId="17FFF32A"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512043DC" w14:textId="77777777" w:rsidR="00866157" w:rsidRDefault="00503FBF" w:rsidP="00CF38B4">
      <w:pPr>
        <w:jc w:val="right"/>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00866157">
        <w:rPr>
          <w:rFonts w:ascii="Arial Narrow" w:hAnsi="Arial Narrow"/>
          <w:b/>
        </w:rPr>
        <w:t xml:space="preserve">                      </w:t>
      </w:r>
      <w:r w:rsidR="00204975">
        <w:rPr>
          <w:rFonts w:ascii="Arial Narrow" w:hAnsi="Arial Narrow"/>
          <w:b/>
        </w:rPr>
        <w:t xml:space="preserve">    </w:t>
      </w:r>
      <w:r w:rsidR="00866157">
        <w:rPr>
          <w:rFonts w:ascii="Arial Narrow" w:hAnsi="Arial Narrow"/>
          <w:b/>
        </w:rPr>
        <w:t xml:space="preserve"> UNIVERZITETNI KLINIČNI CENTER LJUBLJANA</w:t>
      </w:r>
    </w:p>
    <w:p w14:paraId="5DD83233" w14:textId="77777777" w:rsidR="00866157" w:rsidRDefault="00866157" w:rsidP="00CF38B4">
      <w:pPr>
        <w:jc w:val="right"/>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204975">
        <w:rPr>
          <w:rFonts w:ascii="Arial Narrow" w:hAnsi="Arial Narrow"/>
          <w:b/>
          <w:bCs/>
          <w:i/>
          <w:iCs/>
        </w:rPr>
        <w:t xml:space="preserve">       </w:t>
      </w:r>
      <w:r>
        <w:rPr>
          <w:rFonts w:ascii="Arial Narrow" w:hAnsi="Arial Narrow"/>
          <w:b/>
          <w:bCs/>
          <w:i/>
          <w:iCs/>
        </w:rPr>
        <w:t xml:space="preserve"> </w:t>
      </w:r>
      <w:r w:rsidR="00204975">
        <w:rPr>
          <w:rFonts w:ascii="Arial Narrow" w:hAnsi="Arial Narrow"/>
          <w:b/>
          <w:bCs/>
          <w:iCs/>
        </w:rPr>
        <w:t>g</w:t>
      </w:r>
      <w:r>
        <w:rPr>
          <w:rFonts w:ascii="Arial Narrow" w:hAnsi="Arial Narrow"/>
          <w:b/>
          <w:bCs/>
          <w:iCs/>
        </w:rPr>
        <w:t>eneraln</w:t>
      </w:r>
      <w:r w:rsidR="00204975">
        <w:rPr>
          <w:rFonts w:ascii="Arial Narrow" w:hAnsi="Arial Narrow"/>
          <w:b/>
          <w:bCs/>
          <w:iCs/>
        </w:rPr>
        <w:t>i</w:t>
      </w:r>
      <w:r>
        <w:rPr>
          <w:rFonts w:ascii="Arial Narrow" w:hAnsi="Arial Narrow"/>
          <w:b/>
          <w:bCs/>
          <w:iCs/>
        </w:rPr>
        <w:t xml:space="preserve"> direktor</w:t>
      </w:r>
      <w:r>
        <w:rPr>
          <w:rFonts w:ascii="Arial Narrow" w:hAnsi="Arial Narrow"/>
          <w:b/>
        </w:rPr>
        <w:t xml:space="preserve"> </w:t>
      </w:r>
    </w:p>
    <w:p w14:paraId="4A0AC237" w14:textId="77777777" w:rsidR="00866157" w:rsidRDefault="00866157" w:rsidP="00CF38B4">
      <w:pPr>
        <w:jc w:val="right"/>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7F75C6">
        <w:rPr>
          <w:rFonts w:ascii="Arial Narrow" w:hAnsi="Arial Narrow"/>
          <w:b/>
        </w:rPr>
        <w:t>doc. dr. Marko Jug, dr. med.</w:t>
      </w:r>
      <w:r>
        <w:rPr>
          <w:rFonts w:ascii="Arial Narrow" w:hAnsi="Arial Narrow"/>
          <w:b/>
        </w:rPr>
        <w:t xml:space="preserve"> </w:t>
      </w:r>
    </w:p>
    <w:p w14:paraId="19C9A335" w14:textId="77777777" w:rsidR="00866157" w:rsidRDefault="00866157" w:rsidP="00866157">
      <w:pPr>
        <w:jc w:val="both"/>
        <w:rPr>
          <w:rFonts w:ascii="Arial Narrow" w:hAnsi="Arial Narrow" w:cs="Arial"/>
          <w:b/>
          <w:sz w:val="28"/>
          <w:szCs w:val="28"/>
        </w:rPr>
      </w:pPr>
    </w:p>
    <w:p w14:paraId="6786D8F5" w14:textId="77777777" w:rsidR="00503FBF" w:rsidRPr="00071BE5" w:rsidRDefault="00503FBF" w:rsidP="00866157">
      <w:pPr>
        <w:rPr>
          <w:rFonts w:ascii="Arial Narrow" w:hAnsi="Arial Narrow"/>
          <w:b/>
        </w:rPr>
      </w:pPr>
    </w:p>
    <w:p w14:paraId="3B3E0B64" w14:textId="77777777" w:rsidR="00703EC5" w:rsidRDefault="00703EC5" w:rsidP="00503FBF">
      <w:pPr>
        <w:tabs>
          <w:tab w:val="left" w:pos="7380"/>
        </w:tabs>
        <w:ind w:right="83"/>
      </w:pPr>
    </w:p>
    <w:p w14:paraId="5647D3BE" w14:textId="77777777" w:rsidR="00503FBF" w:rsidRDefault="00503FBF" w:rsidP="00503FBF">
      <w:pPr>
        <w:tabs>
          <w:tab w:val="left" w:pos="7380"/>
        </w:tabs>
        <w:ind w:right="83"/>
      </w:pPr>
    </w:p>
    <w:p w14:paraId="1C9306C1" w14:textId="77777777" w:rsidR="00503FBF" w:rsidRPr="00357876" w:rsidRDefault="00503FBF" w:rsidP="00503FBF">
      <w:pPr>
        <w:jc w:val="center"/>
        <w:rPr>
          <w:rFonts w:ascii="Arial Narrow" w:hAnsi="Arial Narrow" w:cs="Arial"/>
          <w:b/>
        </w:rPr>
      </w:pPr>
      <w:r w:rsidRPr="00357876">
        <w:rPr>
          <w:rFonts w:ascii="Arial Narrow" w:hAnsi="Arial Narrow" w:cs="Arial"/>
          <w:b/>
        </w:rPr>
        <w:lastRenderedPageBreak/>
        <w:t>SPLOŠNA NAVODILA PONUDNIKOM</w:t>
      </w:r>
    </w:p>
    <w:p w14:paraId="4F76CEB6" w14:textId="77777777" w:rsidR="00503FBF" w:rsidRPr="00BC6203" w:rsidRDefault="00503FBF" w:rsidP="00503FBF">
      <w:pPr>
        <w:tabs>
          <w:tab w:val="left" w:pos="7380"/>
        </w:tabs>
        <w:ind w:right="83"/>
        <w:rPr>
          <w:rFonts w:ascii="Arial Narrow" w:hAnsi="Arial Narrow"/>
          <w:sz w:val="22"/>
          <w:szCs w:val="22"/>
        </w:rPr>
      </w:pPr>
    </w:p>
    <w:p w14:paraId="1BE50997" w14:textId="77777777" w:rsidR="00503FBF" w:rsidRPr="00BC6203" w:rsidRDefault="00503FBF" w:rsidP="00503FBF">
      <w:pPr>
        <w:tabs>
          <w:tab w:val="left" w:pos="7380"/>
        </w:tabs>
        <w:ind w:right="83"/>
        <w:rPr>
          <w:rFonts w:ascii="Arial Narrow" w:hAnsi="Arial Narrow"/>
          <w:sz w:val="22"/>
          <w:szCs w:val="22"/>
        </w:rPr>
      </w:pPr>
    </w:p>
    <w:p w14:paraId="3CADA7CB"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6D0AEA97" w14:textId="77777777" w:rsidR="00503FBF" w:rsidRPr="00357876" w:rsidRDefault="00503FBF" w:rsidP="00503FBF">
      <w:pPr>
        <w:jc w:val="both"/>
        <w:rPr>
          <w:rFonts w:ascii="Arial Narrow" w:hAnsi="Arial Narrow" w:cs="Arial"/>
          <w:b/>
          <w:sz w:val="22"/>
          <w:szCs w:val="22"/>
          <w:u w:val="single"/>
        </w:rPr>
      </w:pPr>
    </w:p>
    <w:p w14:paraId="56D68682" w14:textId="77777777" w:rsidR="00503FBF" w:rsidRPr="00357876" w:rsidRDefault="00503FBF" w:rsidP="007A235F">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sidR="0094530F">
        <w:rPr>
          <w:rFonts w:ascii="Arial Narrow" w:hAnsi="Arial Narrow" w:cs="Arial"/>
          <w:sz w:val="22"/>
          <w:szCs w:val="22"/>
        </w:rPr>
        <w:t>.</w:t>
      </w:r>
    </w:p>
    <w:p w14:paraId="7EF3198A" w14:textId="77777777" w:rsidR="00C057F9" w:rsidRPr="00357876" w:rsidRDefault="00C057F9" w:rsidP="007A235F">
      <w:pPr>
        <w:tabs>
          <w:tab w:val="left" w:pos="708"/>
        </w:tabs>
        <w:spacing w:line="276" w:lineRule="auto"/>
        <w:jc w:val="both"/>
        <w:rPr>
          <w:rFonts w:ascii="Arial Narrow" w:hAnsi="Arial Narrow" w:cs="Arial"/>
          <w:sz w:val="22"/>
          <w:szCs w:val="22"/>
        </w:rPr>
      </w:pPr>
    </w:p>
    <w:p w14:paraId="4F27CE0D" w14:textId="77777777" w:rsidR="00C057F9" w:rsidRPr="00357876" w:rsidRDefault="00C057F9" w:rsidP="007B2808">
      <w:pPr>
        <w:pStyle w:val="Odstavekseznama"/>
        <w:numPr>
          <w:ilvl w:val="1"/>
          <w:numId w:val="13"/>
        </w:numPr>
        <w:tabs>
          <w:tab w:val="left" w:pos="567"/>
          <w:tab w:val="left" w:pos="708"/>
        </w:tabs>
        <w:spacing w:line="276" w:lineRule="auto"/>
        <w:jc w:val="both"/>
        <w:rPr>
          <w:rFonts w:ascii="Arial Narrow" w:hAnsi="Arial Narrow" w:cs="Arial"/>
          <w:b/>
          <w:sz w:val="22"/>
          <w:szCs w:val="22"/>
          <w:lang w:eastAsia="x-none"/>
        </w:rPr>
      </w:pPr>
      <w:r w:rsidRPr="00357876">
        <w:rPr>
          <w:rFonts w:ascii="Arial Narrow" w:hAnsi="Arial Narrow" w:cs="Arial"/>
          <w:b/>
          <w:sz w:val="22"/>
          <w:szCs w:val="22"/>
          <w:lang w:eastAsia="x-none"/>
        </w:rPr>
        <w:t>NAVODILA ZA IZPOLNJEVANJE PONUDBENE DOKUMENTACIJE</w:t>
      </w:r>
    </w:p>
    <w:p w14:paraId="45189992" w14:textId="77777777" w:rsidR="00C057F9" w:rsidRPr="00357876" w:rsidRDefault="00C057F9" w:rsidP="00C057F9">
      <w:pPr>
        <w:tabs>
          <w:tab w:val="left" w:pos="567"/>
          <w:tab w:val="left" w:pos="708"/>
        </w:tabs>
        <w:spacing w:line="276" w:lineRule="auto"/>
        <w:rPr>
          <w:rFonts w:ascii="Arial Narrow" w:hAnsi="Arial Narrow" w:cs="Arial"/>
          <w:sz w:val="22"/>
          <w:szCs w:val="22"/>
          <w:lang w:eastAsia="x-none"/>
        </w:rPr>
      </w:pPr>
    </w:p>
    <w:p w14:paraId="5BC84F81" w14:textId="09ECDF43"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enakih obrazcih, izdelanih s strani ponudnika, in sicer skladno z navodili iz vsakega posameznega obrazca in skladno s to točko Splošnih navodil ponudnikom.</w:t>
      </w:r>
    </w:p>
    <w:p w14:paraId="2E9EDD0F" w14:textId="77777777"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p>
    <w:p w14:paraId="1F935015" w14:textId="77777777" w:rsidR="00503FBF" w:rsidRPr="008A6824" w:rsidRDefault="00ED645E" w:rsidP="00503FBF">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sidR="00D03628" w:rsidRPr="00D03628">
        <w:rPr>
          <w:rFonts w:ascii="Arial Narrow" w:hAnsi="Arial Narrow" w:cs="Arial"/>
          <w:sz w:val="22"/>
          <w:lang w:eastAsia="x-none"/>
        </w:rPr>
        <w:t xml:space="preserve"> </w:t>
      </w:r>
      <w:r w:rsidR="008E089A">
        <w:rPr>
          <w:rFonts w:ascii="Arial Narrow" w:hAnsi="Arial Narrow" w:cs="Arial"/>
          <w:sz w:val="22"/>
          <w:lang w:eastAsia="x-none"/>
        </w:rPr>
        <w:t>tudi</w:t>
      </w:r>
      <w:r w:rsidR="00D03628">
        <w:rPr>
          <w:rFonts w:ascii="Arial Narrow" w:hAnsi="Arial Narrow" w:cs="Arial"/>
          <w:sz w:val="22"/>
          <w:lang w:eastAsia="x-none"/>
        </w:rPr>
        <w:t xml:space="preserve"> v primeru odstopa od izvedbe javnega naročila v skladu z </w:t>
      </w:r>
      <w:r w:rsidR="008E089A">
        <w:rPr>
          <w:rFonts w:ascii="Arial Narrow" w:hAnsi="Arial Narrow" w:cs="Arial"/>
          <w:sz w:val="22"/>
          <w:lang w:eastAsia="x-none"/>
        </w:rPr>
        <w:t>osmim</w:t>
      </w:r>
      <w:r w:rsidR="00D03628">
        <w:rPr>
          <w:rFonts w:ascii="Arial Narrow" w:hAnsi="Arial Narrow" w:cs="Arial"/>
          <w:sz w:val="22"/>
          <w:lang w:eastAsia="x-none"/>
        </w:rPr>
        <w:t xml:space="preserve"> odstavkom 90. člena ZJN-3</w:t>
      </w:r>
      <w:r w:rsidR="00D03628">
        <w:rPr>
          <w:rFonts w:ascii="Arial Narrow" w:hAnsi="Arial Narrow" w:cs="Arial"/>
          <w:sz w:val="22"/>
          <w:szCs w:val="22"/>
          <w:lang w:eastAsia="x-none"/>
        </w:rPr>
        <w:t>.</w:t>
      </w:r>
    </w:p>
    <w:p w14:paraId="717401FA" w14:textId="77777777" w:rsidR="00503FBF" w:rsidRPr="00357876" w:rsidRDefault="00503FBF" w:rsidP="00503FBF">
      <w:pPr>
        <w:jc w:val="both"/>
        <w:rPr>
          <w:rFonts w:ascii="Arial Narrow" w:hAnsi="Arial Narrow" w:cs="Arial"/>
          <w:b/>
          <w:sz w:val="22"/>
          <w:szCs w:val="22"/>
          <w:u w:val="single"/>
        </w:rPr>
      </w:pPr>
    </w:p>
    <w:p w14:paraId="0A7CD78C"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7265D5EC" w14:textId="77777777" w:rsidR="00503FBF" w:rsidRPr="00357876" w:rsidRDefault="00503FBF" w:rsidP="00503FBF">
      <w:pPr>
        <w:jc w:val="both"/>
        <w:rPr>
          <w:rFonts w:ascii="Arial Narrow" w:hAnsi="Arial Narrow" w:cs="Arial"/>
          <w:b/>
          <w:sz w:val="22"/>
          <w:szCs w:val="22"/>
          <w:u w:val="single"/>
        </w:rPr>
      </w:pPr>
    </w:p>
    <w:p w14:paraId="47CCA430"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10C39D2F" w14:textId="77777777" w:rsidR="00503FBF" w:rsidRPr="00357876" w:rsidRDefault="00503FBF" w:rsidP="00503FBF">
      <w:pPr>
        <w:ind w:right="111"/>
        <w:jc w:val="both"/>
        <w:rPr>
          <w:rFonts w:ascii="Arial Narrow" w:hAnsi="Arial Narrow" w:cs="Arial"/>
          <w:b/>
          <w:sz w:val="22"/>
          <w:szCs w:val="22"/>
        </w:rPr>
      </w:pPr>
    </w:p>
    <w:p w14:paraId="3B71BC16"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154971AF" w14:textId="77777777" w:rsidR="00503FBF" w:rsidRPr="00357876" w:rsidRDefault="00503FBF" w:rsidP="00503FBF">
      <w:pPr>
        <w:ind w:right="111"/>
        <w:jc w:val="both"/>
        <w:rPr>
          <w:rFonts w:ascii="Arial Narrow" w:hAnsi="Arial Narrow" w:cs="Arial"/>
          <w:sz w:val="22"/>
          <w:szCs w:val="22"/>
        </w:rPr>
      </w:pPr>
    </w:p>
    <w:p w14:paraId="3D9B0A4F"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javnem naročanju – ZJN-3 </w:t>
      </w:r>
      <w:r w:rsidRPr="00A10BA4">
        <w:rPr>
          <w:rFonts w:ascii="Arial Narrow" w:hAnsi="Arial Narrow" w:cs="Arial"/>
          <w:sz w:val="22"/>
          <w:szCs w:val="22"/>
        </w:rPr>
        <w:t>(Uradni list RS, št. </w:t>
      </w:r>
      <w:hyperlink r:id="rId10" w:tgtFrame="_blank" w:tooltip="Zakon o javnem naročanju (ZJN-3)" w:history="1">
        <w:r w:rsidRPr="00A10BA4">
          <w:rPr>
            <w:rFonts w:ascii="Arial Narrow" w:hAnsi="Arial Narrow" w:cs="Arial"/>
            <w:sz w:val="22"/>
            <w:szCs w:val="22"/>
          </w:rPr>
          <w:t>91/15</w:t>
        </w:r>
      </w:hyperlink>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Pr="00B70DC5">
        <w:rPr>
          <w:rFonts w:ascii="Arial Narrow" w:hAnsi="Arial Narrow" w:cs="Arial"/>
          <w:sz w:val="22"/>
          <w:szCs w:val="22"/>
        </w:rPr>
        <w:t>),</w:t>
      </w:r>
    </w:p>
    <w:p w14:paraId="7FE75A54"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pravnem varstvu v postopkih javnega naročanja – ZPVPJN (</w:t>
      </w:r>
      <w:r w:rsidRPr="00A10BA4">
        <w:rPr>
          <w:rFonts w:ascii="Arial Narrow" w:hAnsi="Arial Narrow" w:cs="Arial"/>
          <w:sz w:val="22"/>
          <w:szCs w:val="22"/>
        </w:rPr>
        <w:t>Uradni list RS, št. </w:t>
      </w:r>
      <w:hyperlink r:id="rId11" w:tgtFrame="_blank" w:tooltip="Zakon o pravnem varstvu v postopkih javnega naročanja (ZPVPJN)" w:history="1">
        <w:r w:rsidRPr="00A10BA4">
          <w:rPr>
            <w:rFonts w:ascii="Arial Narrow" w:hAnsi="Arial Narrow" w:cs="Arial"/>
            <w:sz w:val="22"/>
            <w:szCs w:val="22"/>
          </w:rPr>
          <w:t>43/11</w:t>
        </w:r>
      </w:hyperlink>
      <w:r w:rsidR="00B70DC5" w:rsidRPr="00A10BA4">
        <w:rPr>
          <w:rFonts w:ascii="Arial Narrow" w:hAnsi="Arial Narrow" w:cs="Arial"/>
          <w:sz w:val="22"/>
          <w:szCs w:val="22"/>
        </w:rPr>
        <w:t xml:space="preserve"> s spremembami in dopolnitvami</w:t>
      </w:r>
      <w:r w:rsidR="00ED645E" w:rsidRPr="00A10BA4">
        <w:rPr>
          <w:rFonts w:ascii="Arial Narrow" w:hAnsi="Arial Narrow" w:cs="Arial"/>
          <w:sz w:val="22"/>
          <w:szCs w:val="22"/>
        </w:rPr>
        <w:t>)</w:t>
      </w:r>
      <w:r w:rsidRPr="00B70DC5">
        <w:rPr>
          <w:rFonts w:ascii="Arial Narrow" w:hAnsi="Arial Narrow" w:cs="Arial"/>
          <w:sz w:val="22"/>
          <w:szCs w:val="22"/>
        </w:rPr>
        <w:t>,</w:t>
      </w:r>
    </w:p>
    <w:p w14:paraId="69813C5A"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javnih financah- ZJF  (Ur</w:t>
      </w:r>
      <w:r w:rsidR="008E089A">
        <w:rPr>
          <w:rFonts w:ascii="Arial Narrow" w:hAnsi="Arial Narrow" w:cs="Arial"/>
          <w:sz w:val="22"/>
          <w:szCs w:val="22"/>
        </w:rPr>
        <w:t>adni</w:t>
      </w:r>
      <w:r w:rsidRPr="00B70DC5">
        <w:rPr>
          <w:rFonts w:ascii="Arial Narrow" w:hAnsi="Arial Narrow" w:cs="Arial"/>
          <w:sz w:val="22"/>
          <w:szCs w:val="22"/>
        </w:rPr>
        <w:t xml:space="preserve"> l</w:t>
      </w:r>
      <w:r w:rsidR="008E089A">
        <w:rPr>
          <w:rFonts w:ascii="Arial Narrow" w:hAnsi="Arial Narrow" w:cs="Arial"/>
          <w:sz w:val="22"/>
          <w:szCs w:val="22"/>
        </w:rPr>
        <w:t>ist</w:t>
      </w:r>
      <w:r w:rsidRPr="00B70DC5">
        <w:rPr>
          <w:rFonts w:ascii="Arial Narrow" w:hAnsi="Arial Narrow" w:cs="Arial"/>
          <w:sz w:val="22"/>
          <w:szCs w:val="22"/>
        </w:rPr>
        <w:t xml:space="preserve"> RS, št. 11/11</w:t>
      </w:r>
      <w:r w:rsidR="00ED645E" w:rsidRPr="00B70DC5">
        <w:rPr>
          <w:rFonts w:ascii="Arial Narrow" w:hAnsi="Arial Narrow" w:cs="Arial"/>
          <w:sz w:val="22"/>
          <w:szCs w:val="22"/>
        </w:rPr>
        <w:t xml:space="preserve"> </w:t>
      </w:r>
      <w:r w:rsidR="00B70DC5" w:rsidRPr="00A10BA4">
        <w:rPr>
          <w:rFonts w:ascii="Arial Narrow" w:hAnsi="Arial Narrow" w:cs="Arial"/>
          <w:sz w:val="22"/>
          <w:szCs w:val="22"/>
        </w:rPr>
        <w:t>s spremembami in dopolnitvami</w:t>
      </w:r>
      <w:r w:rsidRPr="00A10BA4">
        <w:rPr>
          <w:rFonts w:ascii="Arial Narrow" w:hAnsi="Arial Narrow" w:cs="Arial"/>
          <w:sz w:val="22"/>
          <w:szCs w:val="22"/>
        </w:rPr>
        <w:t>),</w:t>
      </w:r>
    </w:p>
    <w:p w14:paraId="1DF54202"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dostopu do informacij javnega značaja –ZDIJZ  (Ur</w:t>
      </w:r>
      <w:r w:rsidR="008E089A">
        <w:rPr>
          <w:rFonts w:ascii="Arial Narrow" w:hAnsi="Arial Narrow" w:cs="Arial"/>
          <w:sz w:val="22"/>
          <w:szCs w:val="22"/>
        </w:rPr>
        <w:t>adni list</w:t>
      </w:r>
      <w:r w:rsidRPr="00B70DC5">
        <w:rPr>
          <w:rFonts w:ascii="Arial Narrow" w:hAnsi="Arial Narrow" w:cs="Arial"/>
          <w:sz w:val="22"/>
          <w:szCs w:val="22"/>
        </w:rPr>
        <w:t xml:space="preserve"> RS</w:t>
      </w:r>
      <w:r w:rsidR="008E089A">
        <w:rPr>
          <w:rFonts w:ascii="Arial Narrow" w:hAnsi="Arial Narrow" w:cs="Arial"/>
          <w:sz w:val="22"/>
          <w:szCs w:val="22"/>
        </w:rPr>
        <w:t>,</w:t>
      </w:r>
      <w:r w:rsidRPr="00B70DC5">
        <w:rPr>
          <w:rFonts w:ascii="Arial Narrow" w:hAnsi="Arial Narrow" w:cs="Arial"/>
          <w:sz w:val="22"/>
          <w:szCs w:val="22"/>
        </w:rPr>
        <w:t xml:space="preserve"> št. 51/06</w:t>
      </w:r>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00B70DC5" w:rsidRPr="00A10BA4" w:rsidDel="00ED645E">
        <w:rPr>
          <w:rFonts w:ascii="Arial Narrow" w:hAnsi="Arial Narrow" w:cs="Arial"/>
          <w:sz w:val="22"/>
          <w:szCs w:val="22"/>
        </w:rPr>
        <w:t xml:space="preserve"> </w:t>
      </w:r>
      <w:r w:rsidRPr="00B70DC5">
        <w:rPr>
          <w:rFonts w:ascii="Arial Narrow" w:hAnsi="Arial Narrow" w:cs="Arial"/>
          <w:sz w:val="22"/>
          <w:szCs w:val="22"/>
        </w:rPr>
        <w:t xml:space="preserve">), </w:t>
      </w:r>
    </w:p>
    <w:p w14:paraId="64F1FD1F" w14:textId="77777777" w:rsidR="00866157"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integriteti in preprečevanju korupcije- </w:t>
      </w:r>
      <w:proofErr w:type="spellStart"/>
      <w:r w:rsidRPr="00B70DC5">
        <w:rPr>
          <w:rFonts w:ascii="Arial Narrow" w:hAnsi="Arial Narrow" w:cs="Arial"/>
          <w:sz w:val="22"/>
          <w:szCs w:val="22"/>
        </w:rPr>
        <w:t>ZIntPK</w:t>
      </w:r>
      <w:proofErr w:type="spellEnd"/>
      <w:r w:rsidRPr="00B70DC5">
        <w:rPr>
          <w:rFonts w:ascii="Arial Narrow" w:hAnsi="Arial Narrow" w:cs="Arial"/>
          <w:sz w:val="22"/>
          <w:szCs w:val="22"/>
        </w:rPr>
        <w:t xml:space="preserve"> (Uradni list RS, št. 69/2011</w:t>
      </w:r>
      <w:r w:rsidR="00B70DC5" w:rsidRPr="00A10BA4">
        <w:rPr>
          <w:rFonts w:ascii="Arial Narrow" w:hAnsi="Arial Narrow" w:cs="Arial"/>
          <w:sz w:val="22"/>
          <w:szCs w:val="22"/>
        </w:rPr>
        <w:t xml:space="preserve"> s spremembami in dopolnitvami</w:t>
      </w:r>
      <w:r w:rsidRPr="00B70DC5">
        <w:rPr>
          <w:rFonts w:ascii="Arial Narrow" w:hAnsi="Arial Narrow" w:cs="Arial"/>
          <w:sz w:val="22"/>
          <w:szCs w:val="22"/>
        </w:rPr>
        <w:t>),</w:t>
      </w:r>
    </w:p>
    <w:p w14:paraId="32888985" w14:textId="77777777" w:rsidR="00AF23DC" w:rsidRPr="008E4553" w:rsidRDefault="00AF23DC" w:rsidP="00D054DE">
      <w:pPr>
        <w:pStyle w:val="Odstavekseznama"/>
        <w:numPr>
          <w:ilvl w:val="0"/>
          <w:numId w:val="16"/>
        </w:numPr>
        <w:spacing w:line="276" w:lineRule="auto"/>
        <w:jc w:val="both"/>
        <w:rPr>
          <w:rFonts w:ascii="Arial Narrow" w:hAnsi="Arial Narrow"/>
          <w:sz w:val="22"/>
          <w:szCs w:val="22"/>
        </w:rPr>
      </w:pPr>
      <w:r w:rsidRPr="008E4553">
        <w:rPr>
          <w:rFonts w:ascii="Arial Narrow" w:hAnsi="Arial Narrow"/>
          <w:sz w:val="22"/>
          <w:szCs w:val="22"/>
        </w:rPr>
        <w:t>Obligacijski zakonik – OZ (Ur</w:t>
      </w:r>
      <w:r w:rsidR="008E089A">
        <w:rPr>
          <w:rFonts w:ascii="Arial Narrow" w:hAnsi="Arial Narrow"/>
          <w:sz w:val="22"/>
          <w:szCs w:val="22"/>
        </w:rPr>
        <w:t>adni list</w:t>
      </w:r>
      <w:r w:rsidRPr="008E4553">
        <w:rPr>
          <w:rFonts w:ascii="Arial Narrow" w:hAnsi="Arial Narrow"/>
          <w:sz w:val="22"/>
          <w:szCs w:val="22"/>
        </w:rPr>
        <w:t xml:space="preserve"> RS, št. 97/07 UPB s spremembami in dopolnitvami),</w:t>
      </w:r>
    </w:p>
    <w:p w14:paraId="3B108570" w14:textId="77777777" w:rsidR="00866157" w:rsidRPr="00B23A0F"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Predpis o izvrševanju proračuna za posamezno leto.</w:t>
      </w:r>
    </w:p>
    <w:p w14:paraId="03DBF687" w14:textId="77777777" w:rsidR="00866157" w:rsidRPr="00BC6203" w:rsidRDefault="00866157" w:rsidP="00503FBF">
      <w:pPr>
        <w:jc w:val="both"/>
        <w:rPr>
          <w:rFonts w:ascii="Arial Narrow" w:hAnsi="Arial Narrow" w:cs="Arial"/>
          <w:b/>
          <w:sz w:val="22"/>
          <w:szCs w:val="22"/>
          <w:u w:val="single"/>
        </w:rPr>
      </w:pPr>
    </w:p>
    <w:p w14:paraId="288D4E8B" w14:textId="77777777" w:rsidR="00503FBF" w:rsidRPr="00BC6203" w:rsidRDefault="00503FBF" w:rsidP="00661BB1">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500AF87F" w14:textId="77777777" w:rsidR="00503FBF" w:rsidRPr="00BC6203" w:rsidRDefault="00503FBF" w:rsidP="00503FBF">
      <w:pPr>
        <w:jc w:val="both"/>
        <w:rPr>
          <w:rFonts w:ascii="Arial Narrow" w:hAnsi="Arial Narrow" w:cs="Arial"/>
          <w:b/>
          <w:sz w:val="22"/>
          <w:szCs w:val="22"/>
          <w:u w:val="single"/>
        </w:rPr>
      </w:pPr>
    </w:p>
    <w:p w14:paraId="4FEBFD59" w14:textId="77777777" w:rsidR="00503FBF" w:rsidRPr="00BC6203" w:rsidRDefault="00503FBF" w:rsidP="00661BB1">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2B6317AD" w14:textId="77777777" w:rsidR="00503FBF" w:rsidRPr="00BC6203" w:rsidRDefault="00503FBF" w:rsidP="00503FBF">
      <w:pPr>
        <w:jc w:val="both"/>
        <w:rPr>
          <w:rFonts w:ascii="Arial Narrow" w:hAnsi="Arial Narrow" w:cs="Arial"/>
          <w:b/>
          <w:sz w:val="22"/>
          <w:szCs w:val="22"/>
        </w:rPr>
      </w:pPr>
    </w:p>
    <w:p w14:paraId="1390013F" w14:textId="5F3DCD2D" w:rsidR="00866157" w:rsidRDefault="00866157" w:rsidP="00866157">
      <w:pPr>
        <w:jc w:val="both"/>
        <w:rPr>
          <w:rFonts w:ascii="Arial Narrow" w:hAnsi="Arial Narrow" w:cs="Arial"/>
          <w:sz w:val="22"/>
          <w:szCs w:val="22"/>
        </w:rPr>
      </w:pPr>
      <w:r w:rsidRPr="00BC6203">
        <w:rPr>
          <w:rFonts w:ascii="Arial Narrow" w:hAnsi="Arial Narrow" w:cs="Arial"/>
          <w:sz w:val="22"/>
          <w:szCs w:val="22"/>
        </w:rPr>
        <w:t xml:space="preserve">Kot ponudnik lahko </w:t>
      </w:r>
      <w:r w:rsidR="00B70DC5">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in ki izpolnjuje pogoje iz razpisne dokumentacije. </w:t>
      </w:r>
    </w:p>
    <w:p w14:paraId="168C869C" w14:textId="77777777" w:rsidR="00866157" w:rsidRPr="00BC6203" w:rsidRDefault="00866157" w:rsidP="00866157">
      <w:pPr>
        <w:jc w:val="both"/>
        <w:rPr>
          <w:rFonts w:ascii="Arial Narrow" w:hAnsi="Arial Narrow" w:cs="Arial"/>
          <w:sz w:val="22"/>
          <w:szCs w:val="22"/>
        </w:rPr>
      </w:pPr>
    </w:p>
    <w:p w14:paraId="2814D568" w14:textId="77777777" w:rsidR="00B70DC5" w:rsidRDefault="00B70DC5" w:rsidP="00503FBF">
      <w:pPr>
        <w:jc w:val="both"/>
        <w:rPr>
          <w:rFonts w:ascii="Arial Narrow" w:hAnsi="Arial Narrow"/>
          <w:sz w:val="22"/>
          <w:szCs w:val="22"/>
          <w:lang w:eastAsia="zh-CN"/>
        </w:rPr>
      </w:pPr>
    </w:p>
    <w:p w14:paraId="424BBC3D"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14:paraId="6E81589C" w14:textId="77777777" w:rsidR="00503FBF" w:rsidRPr="00BC6203" w:rsidRDefault="00503FBF" w:rsidP="00503FBF">
      <w:pPr>
        <w:jc w:val="both"/>
        <w:rPr>
          <w:rFonts w:ascii="Arial Narrow" w:hAnsi="Arial Narrow"/>
          <w:sz w:val="22"/>
          <w:szCs w:val="22"/>
        </w:rPr>
      </w:pPr>
    </w:p>
    <w:p w14:paraId="73313A73" w14:textId="77777777" w:rsidR="00866157" w:rsidRPr="00BC6203" w:rsidRDefault="00866157" w:rsidP="00866157">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01A7A517" w14:textId="77777777" w:rsidR="00866157" w:rsidRPr="00C83485" w:rsidRDefault="00866157" w:rsidP="00866157">
      <w:pPr>
        <w:ind w:left="1" w:hanging="1"/>
        <w:jc w:val="both"/>
        <w:rPr>
          <w:rFonts w:ascii="Arial Narrow" w:hAnsi="Arial Narrow"/>
          <w:iCs/>
          <w:strike/>
          <w:color w:val="FF0000"/>
          <w:sz w:val="22"/>
          <w:szCs w:val="22"/>
        </w:rPr>
      </w:pPr>
      <w:r w:rsidRPr="00BC6203">
        <w:rPr>
          <w:rFonts w:ascii="Arial Narrow" w:hAnsi="Arial Narrow"/>
          <w:iCs/>
          <w:sz w:val="22"/>
          <w:szCs w:val="22"/>
        </w:rPr>
        <w:lastRenderedPageBreak/>
        <w:t xml:space="preserve">Naročnik namesto potrdil, ki jih izdajajo javni organi ali tretje osebe, sprejme kot predhodni dokaz Enotni evropski dokument v zvezi z oddajo javnega naročila – ESPD. </w:t>
      </w:r>
      <w:r w:rsidR="00B32927">
        <w:rPr>
          <w:rFonts w:ascii="Arial Narrow" w:hAnsi="Arial Narrow"/>
          <w:iCs/>
          <w:sz w:val="22"/>
          <w:szCs w:val="22"/>
        </w:rPr>
        <w:t xml:space="preserve">Ponudnik naloži in izpolni obrazec </w:t>
      </w:r>
      <w:r w:rsidR="00C83485">
        <w:rPr>
          <w:rFonts w:ascii="Arial Narrow" w:hAnsi="Arial Narrow"/>
          <w:iCs/>
          <w:sz w:val="22"/>
          <w:szCs w:val="22"/>
        </w:rPr>
        <w:t xml:space="preserve">ESPD, ki je del te razpisne dokumentacije, na spletni strani </w:t>
      </w:r>
      <w:hyperlink r:id="rId12" w:history="1">
        <w:r w:rsidR="00C83485" w:rsidRPr="00CF38B4">
          <w:rPr>
            <w:rStyle w:val="Hiperpovezava"/>
            <w:rFonts w:ascii="Arial Narrow" w:hAnsi="Arial Narrow" w:cs="Arial"/>
            <w:sz w:val="22"/>
            <w:szCs w:val="22"/>
          </w:rPr>
          <w:t>https://ejn.gov.si</w:t>
        </w:r>
      </w:hyperlink>
      <w:r w:rsidR="00C83485" w:rsidRPr="00CF38B4">
        <w:rPr>
          <w:rStyle w:val="Hiperpovezava"/>
          <w:rFonts w:ascii="Arial Narrow" w:hAnsi="Arial Narrow" w:cs="Arial"/>
          <w:sz w:val="22"/>
          <w:szCs w:val="22"/>
        </w:rPr>
        <w:t>/espd/.</w:t>
      </w:r>
    </w:p>
    <w:p w14:paraId="17750F6B" w14:textId="77777777" w:rsidR="00866157" w:rsidRPr="00BC6203" w:rsidRDefault="00866157" w:rsidP="00866157">
      <w:pPr>
        <w:ind w:left="1" w:hanging="1"/>
        <w:jc w:val="both"/>
        <w:rPr>
          <w:rFonts w:ascii="Arial Narrow" w:hAnsi="Arial Narrow"/>
          <w:iCs/>
          <w:strike/>
          <w:sz w:val="22"/>
          <w:szCs w:val="22"/>
        </w:rPr>
      </w:pPr>
    </w:p>
    <w:p w14:paraId="00DD27DC" w14:textId="45ABB19A" w:rsidR="00866157" w:rsidRPr="00281B9D" w:rsidRDefault="00866157" w:rsidP="00866157">
      <w:pPr>
        <w:jc w:val="both"/>
        <w:rPr>
          <w:rFonts w:ascii="Arial Narrow" w:hAnsi="Arial Narrow"/>
          <w:sz w:val="22"/>
          <w:szCs w:val="22"/>
        </w:rPr>
      </w:pPr>
      <w:r w:rsidRPr="00281B9D">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3F4ED370" w14:textId="77777777" w:rsidR="00866157" w:rsidRPr="00281B9D" w:rsidRDefault="00866157" w:rsidP="00866157">
      <w:pPr>
        <w:jc w:val="both"/>
        <w:rPr>
          <w:rFonts w:ascii="Arial Narrow" w:hAnsi="Arial Narrow"/>
          <w:sz w:val="22"/>
          <w:szCs w:val="22"/>
        </w:rPr>
      </w:pPr>
    </w:p>
    <w:p w14:paraId="4E124DD6" w14:textId="16CDCE6A" w:rsidR="00866157" w:rsidRDefault="00866157" w:rsidP="00866157">
      <w:pPr>
        <w:jc w:val="both"/>
        <w:rPr>
          <w:rFonts w:ascii="Arial Narrow" w:hAnsi="Arial Narrow"/>
          <w:sz w:val="22"/>
          <w:szCs w:val="22"/>
        </w:rPr>
      </w:pPr>
      <w:bookmarkStart w:id="0" w:name="_Toc466382905"/>
      <w:bookmarkStart w:id="1" w:name="_Toc466382906"/>
      <w:bookmarkEnd w:id="0"/>
      <w:bookmarkEnd w:id="1"/>
      <w:r w:rsidRPr="00281B9D">
        <w:rPr>
          <w:rFonts w:ascii="Arial Narrow" w:hAnsi="Arial Narrow"/>
          <w:sz w:val="22"/>
          <w:szCs w:val="22"/>
        </w:rPr>
        <w:t xml:space="preserve">Ponudnik naloži svoj ESPD v razdelek </w:t>
      </w:r>
      <w:r w:rsidR="001D2D2E">
        <w:rPr>
          <w:rFonts w:ascii="Arial Narrow" w:hAnsi="Arial Narrow"/>
          <w:sz w:val="22"/>
          <w:szCs w:val="22"/>
        </w:rPr>
        <w:t xml:space="preserve">v razdelek »Dokumenti«, del </w:t>
      </w:r>
      <w:r w:rsidRPr="00281B9D">
        <w:rPr>
          <w:rFonts w:ascii="Arial Narrow" w:hAnsi="Arial Narrow"/>
          <w:sz w:val="22"/>
          <w:szCs w:val="22"/>
        </w:rPr>
        <w:t xml:space="preserve">»ESPD – ponudnik«, ESPD ostalih sodelujočih pa naloži v razdelek </w:t>
      </w:r>
      <w:r w:rsidR="001D2D2E">
        <w:rPr>
          <w:rFonts w:ascii="Arial Narrow" w:hAnsi="Arial Narrow"/>
          <w:sz w:val="22"/>
          <w:szCs w:val="22"/>
        </w:rPr>
        <w:t xml:space="preserve">»Sodelujoči«, del </w:t>
      </w:r>
      <w:r w:rsidRPr="00281B9D">
        <w:rPr>
          <w:rFonts w:ascii="Arial Narrow" w:hAnsi="Arial Narrow"/>
          <w:sz w:val="22"/>
          <w:szCs w:val="22"/>
        </w:rPr>
        <w:t xml:space="preserve">»ESPD – ostali sodelujoči«. Ponudnik naloži podpisan ESPD ali nepodpisan ESPD, pri čemer se v slednjem primeru v skladu Splošnimi pogoji uporabe informacijskega sistema e-JN šteje, da je oddan pravno zavezujoč dokument, ki ima enako veljavnost kot podpisan. </w:t>
      </w:r>
    </w:p>
    <w:p w14:paraId="2F40E5C8" w14:textId="77777777" w:rsidR="00B70DC5" w:rsidRDefault="00B70DC5" w:rsidP="00866157">
      <w:pPr>
        <w:jc w:val="both"/>
        <w:rPr>
          <w:rFonts w:ascii="Arial Narrow" w:hAnsi="Arial Narrow"/>
          <w:sz w:val="22"/>
          <w:szCs w:val="22"/>
        </w:rPr>
      </w:pPr>
    </w:p>
    <w:p w14:paraId="67BBF7BB" w14:textId="77777777" w:rsidR="00B70DC5" w:rsidRPr="00281B9D" w:rsidRDefault="00B70DC5" w:rsidP="00866157">
      <w:pPr>
        <w:jc w:val="both"/>
        <w:rPr>
          <w:rFonts w:ascii="Arial Narrow" w:hAnsi="Arial Narrow"/>
          <w:sz w:val="22"/>
          <w:szCs w:val="22"/>
        </w:rPr>
      </w:pPr>
      <w:r w:rsidRPr="00B70DC5">
        <w:rPr>
          <w:rFonts w:ascii="Arial Narrow" w:hAnsi="Arial Narrow"/>
          <w:sz w:val="22"/>
          <w:szCs w:val="22"/>
        </w:rPr>
        <w:t xml:space="preserve">Za ostale sodelujoče ponudnik v razdelek </w:t>
      </w:r>
      <w:r w:rsidR="001D2D2E">
        <w:rPr>
          <w:rFonts w:ascii="Arial Narrow" w:hAnsi="Arial Narrow"/>
          <w:sz w:val="22"/>
          <w:szCs w:val="22"/>
        </w:rPr>
        <w:t xml:space="preserve">»Sodelujoči«, del </w:t>
      </w:r>
      <w:r w:rsidRPr="00B70DC5">
        <w:rPr>
          <w:rFonts w:ascii="Arial Narrow" w:hAnsi="Arial Narrow"/>
          <w:sz w:val="22"/>
          <w:szCs w:val="22"/>
        </w:rPr>
        <w:t xml:space="preserve">»ESPD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311BA51D" w14:textId="77777777" w:rsidR="00866157" w:rsidRPr="00281B9D" w:rsidRDefault="00866157" w:rsidP="00866157">
      <w:pPr>
        <w:jc w:val="both"/>
        <w:rPr>
          <w:rFonts w:ascii="Arial Narrow" w:hAnsi="Arial Narrow"/>
          <w:color w:val="FF0000"/>
          <w:sz w:val="22"/>
          <w:szCs w:val="22"/>
        </w:rPr>
      </w:pPr>
    </w:p>
    <w:p w14:paraId="0C9A1DC2"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0F745540"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7CF72D72"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1976D45"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1947B77A"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6F567AC4"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63B09AED" w14:textId="60F52E42"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5A7951">
        <w:rPr>
          <w:rFonts w:ascii="Arial Narrow" w:hAnsi="Arial Narrow"/>
          <w:iCs/>
          <w:sz w:val="22"/>
          <w:szCs w:val="22"/>
        </w:rPr>
        <w:t>.</w:t>
      </w:r>
    </w:p>
    <w:p w14:paraId="09345B54"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38A06834" w14:textId="77777777" w:rsidR="00866157" w:rsidRDefault="00866157" w:rsidP="00866157">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7CCA5FB0" w14:textId="77777777" w:rsidR="00376496" w:rsidRPr="00281B9D" w:rsidRDefault="00376496" w:rsidP="00866157">
      <w:pPr>
        <w:ind w:left="1" w:hanging="1"/>
        <w:jc w:val="both"/>
        <w:rPr>
          <w:rFonts w:ascii="Arial Narrow" w:hAnsi="Arial Narrow"/>
          <w:iCs/>
          <w:sz w:val="22"/>
          <w:szCs w:val="22"/>
        </w:rPr>
      </w:pPr>
    </w:p>
    <w:p w14:paraId="7AC5EA1B" w14:textId="77777777" w:rsidR="00866157" w:rsidRPr="00281B9D" w:rsidRDefault="00866157" w:rsidP="00866157">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5B301BA" w14:textId="77777777" w:rsidR="00866157" w:rsidRPr="00281B9D" w:rsidRDefault="00866157" w:rsidP="00866157">
      <w:pPr>
        <w:jc w:val="both"/>
        <w:rPr>
          <w:rFonts w:ascii="Arial Narrow" w:hAnsi="Arial Narrow"/>
          <w:bCs/>
          <w:sz w:val="22"/>
          <w:szCs w:val="22"/>
        </w:rPr>
      </w:pPr>
    </w:p>
    <w:p w14:paraId="0F55F00D" w14:textId="2406D7DA" w:rsidR="00866157" w:rsidRPr="00281B9D" w:rsidRDefault="00866157" w:rsidP="00866157">
      <w:pPr>
        <w:jc w:val="both"/>
        <w:rPr>
          <w:rFonts w:ascii="Arial Narrow" w:hAnsi="Arial Narrow"/>
          <w:bCs/>
          <w:sz w:val="22"/>
          <w:szCs w:val="22"/>
        </w:rPr>
      </w:pPr>
      <w:r w:rsidRPr="00281B9D">
        <w:rPr>
          <w:rFonts w:ascii="Arial Narrow" w:hAnsi="Arial Narrow"/>
          <w:bCs/>
          <w:sz w:val="22"/>
          <w:szCs w:val="22"/>
        </w:rPr>
        <w:t xml:space="preserve">Če obstaja naročnikova zahteva, koliko stari so lahko dokumenti, ki jih ponudnik prilaga kot dokazila, je to navedeno ob vsakem posameznem dokazilu. </w:t>
      </w:r>
      <w:r w:rsidR="00E96162">
        <w:rPr>
          <w:rFonts w:ascii="Arial Narrow" w:hAnsi="Arial Narrow"/>
          <w:bCs/>
          <w:sz w:val="22"/>
          <w:szCs w:val="22"/>
        </w:rPr>
        <w:t>Če</w:t>
      </w:r>
      <w:r w:rsidRPr="00281B9D">
        <w:rPr>
          <w:rFonts w:ascii="Arial Narrow" w:hAnsi="Arial Narrow"/>
          <w:bCs/>
          <w:sz w:val="22"/>
          <w:szCs w:val="22"/>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EE6CE07" w14:textId="77777777" w:rsidR="007F75C6" w:rsidRDefault="007F75C6" w:rsidP="00503FBF">
      <w:pPr>
        <w:jc w:val="both"/>
        <w:rPr>
          <w:rFonts w:ascii="Arial Narrow" w:hAnsi="Arial Narrow"/>
          <w:sz w:val="22"/>
          <w:szCs w:val="22"/>
        </w:rPr>
      </w:pPr>
    </w:p>
    <w:p w14:paraId="277AE24C" w14:textId="77777777" w:rsidR="008A6824" w:rsidRDefault="008A6824" w:rsidP="00503FBF">
      <w:pPr>
        <w:jc w:val="both"/>
        <w:rPr>
          <w:rFonts w:ascii="Arial Narrow" w:hAnsi="Arial Narrow" w:cs="Arial"/>
          <w:sz w:val="22"/>
          <w:szCs w:val="22"/>
        </w:rPr>
      </w:pPr>
    </w:p>
    <w:p w14:paraId="30484BE9" w14:textId="77777777" w:rsidR="008A6824" w:rsidRPr="00BC6203" w:rsidRDefault="008A6824" w:rsidP="00503FBF">
      <w:pPr>
        <w:jc w:val="both"/>
        <w:rPr>
          <w:rFonts w:ascii="Arial Narrow" w:hAnsi="Arial Narrow" w:cs="Arial"/>
          <w:sz w:val="22"/>
          <w:szCs w:val="22"/>
        </w:rPr>
      </w:pPr>
    </w:p>
    <w:p w14:paraId="6094FC5D" w14:textId="77777777" w:rsidR="00503FBF" w:rsidRPr="00BC6203" w:rsidRDefault="00503FBF" w:rsidP="00661BB1">
      <w:pPr>
        <w:numPr>
          <w:ilvl w:val="1"/>
          <w:numId w:val="2"/>
        </w:numPr>
        <w:ind w:left="0" w:firstLine="0"/>
        <w:rPr>
          <w:rFonts w:ascii="Arial Narrow" w:hAnsi="Arial Narrow"/>
          <w:b/>
          <w:sz w:val="22"/>
          <w:szCs w:val="22"/>
        </w:rPr>
      </w:pPr>
      <w:r w:rsidRPr="00BC6203">
        <w:rPr>
          <w:rFonts w:ascii="Arial Narrow" w:hAnsi="Arial Narrow"/>
          <w:b/>
          <w:sz w:val="22"/>
          <w:szCs w:val="22"/>
        </w:rPr>
        <w:lastRenderedPageBreak/>
        <w:t>Skupna ponudba</w:t>
      </w:r>
      <w:r w:rsidR="00596B89">
        <w:rPr>
          <w:rFonts w:ascii="Arial Narrow" w:hAnsi="Arial Narrow"/>
          <w:b/>
          <w:sz w:val="22"/>
          <w:szCs w:val="22"/>
        </w:rPr>
        <w:t>,</w:t>
      </w:r>
      <w:r w:rsidRPr="00BC6203">
        <w:rPr>
          <w:rFonts w:ascii="Arial Narrow" w:hAnsi="Arial Narrow"/>
          <w:b/>
          <w:sz w:val="22"/>
          <w:szCs w:val="22"/>
        </w:rPr>
        <w:t xml:space="preserve"> ponudba s podizvajalci </w:t>
      </w:r>
      <w:r w:rsidR="00596B89">
        <w:rPr>
          <w:rFonts w:ascii="Arial Narrow" w:hAnsi="Arial Narrow"/>
          <w:b/>
          <w:sz w:val="22"/>
          <w:szCs w:val="22"/>
        </w:rPr>
        <w:t>in uporaba zmogljivosti drugih gospodarskih subjektov</w:t>
      </w:r>
    </w:p>
    <w:p w14:paraId="4EA26A01" w14:textId="77777777" w:rsidR="00503FBF" w:rsidRPr="00BC6203" w:rsidRDefault="00503FBF" w:rsidP="00503FBF">
      <w:pPr>
        <w:ind w:left="720"/>
        <w:rPr>
          <w:rFonts w:ascii="Arial Narrow" w:hAnsi="Arial Narrow"/>
          <w:b/>
          <w:sz w:val="22"/>
          <w:szCs w:val="22"/>
        </w:rPr>
      </w:pPr>
    </w:p>
    <w:p w14:paraId="47C9899F" w14:textId="77777777" w:rsidR="00866157" w:rsidRDefault="00866157" w:rsidP="00661BB1">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00B70DC5" w:rsidRPr="00B70DC5">
        <w:rPr>
          <w:rFonts w:ascii="Arial Narrow" w:hAnsi="Arial Narrow"/>
          <w:sz w:val="22"/>
          <w:szCs w:val="22"/>
        </w:rPr>
        <w:t>poleg ostalih obveznih sestavin predložiti še naslednje dokumente za vsakega podizvajalca:</w:t>
      </w:r>
    </w:p>
    <w:p w14:paraId="19B169C3"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ESPD,</w:t>
      </w:r>
    </w:p>
    <w:p w14:paraId="46331EE1"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8E089A">
        <w:rPr>
          <w:rFonts w:ascii="Arial Narrow" w:hAnsi="Arial Narrow"/>
          <w:sz w:val="22"/>
        </w:rPr>
        <w:t>3</w:t>
      </w:r>
      <w:r w:rsidR="0060743E">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32346AB1"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8E089A">
        <w:rPr>
          <w:rFonts w:ascii="Arial Narrow" w:hAnsi="Arial Narrow"/>
          <w:sz w:val="22"/>
        </w:rPr>
        <w:t>2</w:t>
      </w:r>
      <w:r w:rsidRPr="00941F33">
        <w:rPr>
          <w:rFonts w:ascii="Arial Narrow" w:hAnsi="Arial Narrow"/>
          <w:sz w:val="22"/>
        </w:rPr>
        <w:t xml:space="preserve">: POOBLASTILO IN SOGLASJE fizične osebe </w:t>
      </w:r>
      <w:r w:rsidR="00376496" w:rsidRPr="00CF38B4">
        <w:rPr>
          <w:rFonts w:ascii="Arial Narrow" w:hAnsi="Arial Narrow"/>
          <w:b/>
          <w:sz w:val="22"/>
          <w:szCs w:val="22"/>
        </w:rPr>
        <w:t>ali</w:t>
      </w:r>
      <w:r w:rsidR="00376496" w:rsidRPr="00376496">
        <w:t xml:space="preserve"> </w:t>
      </w:r>
      <w:r w:rsidR="00376496"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1FEDD0AF"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016B8EE3" w14:textId="77777777" w:rsidR="00B70DC5" w:rsidRPr="00281B9D" w:rsidRDefault="00B70DC5" w:rsidP="00A10BA4">
      <w:pPr>
        <w:ind w:left="1080"/>
        <w:jc w:val="both"/>
        <w:rPr>
          <w:rFonts w:ascii="Arial Narrow" w:hAnsi="Arial Narrow"/>
          <w:sz w:val="22"/>
          <w:szCs w:val="22"/>
        </w:rPr>
      </w:pPr>
    </w:p>
    <w:p w14:paraId="16554E9E" w14:textId="77777777" w:rsidR="00866157" w:rsidRPr="00281B9D" w:rsidRDefault="00866157" w:rsidP="00866157">
      <w:pPr>
        <w:ind w:left="1080"/>
        <w:jc w:val="both"/>
        <w:rPr>
          <w:rFonts w:ascii="Arial Narrow" w:hAnsi="Arial Narrow"/>
          <w:b/>
          <w:sz w:val="22"/>
          <w:szCs w:val="22"/>
        </w:rPr>
      </w:pPr>
    </w:p>
    <w:p w14:paraId="61B5C70F" w14:textId="707474BF" w:rsidR="00866157" w:rsidRPr="00281B9D" w:rsidRDefault="00866157" w:rsidP="00866157">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sidR="00596B89">
        <w:rPr>
          <w:rFonts w:ascii="Arial Narrow" w:hAnsi="Arial Narrow"/>
          <w:b/>
          <w:sz w:val="22"/>
          <w:szCs w:val="22"/>
        </w:rPr>
        <w:t>v izvedbo prevzame</w:t>
      </w:r>
      <w:r w:rsidRPr="00281B9D">
        <w:rPr>
          <w:rFonts w:ascii="Arial Narrow" w:hAnsi="Arial Narrow"/>
          <w:b/>
          <w:sz w:val="22"/>
          <w:szCs w:val="22"/>
        </w:rPr>
        <w:t xml:space="preserve"> podizvajal</w:t>
      </w:r>
      <w:r w:rsidR="005921BF">
        <w:rPr>
          <w:rFonts w:ascii="Arial Narrow" w:hAnsi="Arial Narrow"/>
          <w:b/>
          <w:sz w:val="22"/>
          <w:szCs w:val="22"/>
        </w:rPr>
        <w:t>ec</w:t>
      </w:r>
      <w:r w:rsidRPr="00281B9D">
        <w:rPr>
          <w:rFonts w:ascii="Arial Narrow" w:hAnsi="Arial Narrow"/>
          <w:b/>
          <w:sz w:val="22"/>
          <w:szCs w:val="22"/>
        </w:rPr>
        <w:t>.</w:t>
      </w:r>
    </w:p>
    <w:p w14:paraId="15A2709E" w14:textId="77777777" w:rsidR="00866157" w:rsidRPr="00281B9D" w:rsidRDefault="00866157" w:rsidP="00866157">
      <w:pPr>
        <w:ind w:left="1080"/>
        <w:jc w:val="both"/>
        <w:rPr>
          <w:rFonts w:ascii="Arial Narrow" w:hAnsi="Arial Narrow"/>
          <w:b/>
          <w:sz w:val="22"/>
          <w:szCs w:val="22"/>
        </w:rPr>
      </w:pPr>
    </w:p>
    <w:p w14:paraId="13C7173F" w14:textId="77777777" w:rsidR="00866157" w:rsidRPr="00281B9D" w:rsidRDefault="00866157" w:rsidP="00661BB1">
      <w:pPr>
        <w:numPr>
          <w:ilvl w:val="2"/>
          <w:numId w:val="4"/>
        </w:numPr>
        <w:jc w:val="both"/>
        <w:rPr>
          <w:rFonts w:ascii="Arial Narrow" w:hAnsi="Arial Narrow"/>
          <w:sz w:val="22"/>
          <w:szCs w:val="22"/>
        </w:rPr>
      </w:pPr>
      <w:r w:rsidRPr="00281B9D">
        <w:rPr>
          <w:rFonts w:ascii="Arial Narrow" w:hAnsi="Arial Narrow"/>
          <w:sz w:val="22"/>
          <w:szCs w:val="22"/>
        </w:rPr>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rsidR="001D2D2E">
        <w:rPr>
          <w:rFonts w:ascii="Arial Narrow" w:hAnsi="Arial Narrow"/>
          <w:sz w:val="22"/>
          <w:szCs w:val="22"/>
        </w:rPr>
        <w:t xml:space="preserve"> priložiti</w:t>
      </w:r>
      <w:r w:rsidRPr="00281B9D">
        <w:rPr>
          <w:rFonts w:ascii="Arial Narrow" w:hAnsi="Arial Narrow"/>
          <w:sz w:val="22"/>
          <w:szCs w:val="22"/>
        </w:rPr>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57D3880E" w14:textId="77777777" w:rsidR="00866157" w:rsidRPr="00281B9D" w:rsidRDefault="00866157" w:rsidP="00866157">
      <w:pPr>
        <w:jc w:val="both"/>
        <w:rPr>
          <w:rFonts w:ascii="Arial Narrow" w:hAnsi="Arial Narrow"/>
          <w:sz w:val="22"/>
          <w:szCs w:val="22"/>
        </w:rPr>
      </w:pPr>
    </w:p>
    <w:p w14:paraId="69175574" w14:textId="77777777" w:rsidR="00B23A0F" w:rsidRPr="005A7951" w:rsidRDefault="00B23A0F" w:rsidP="00B23A0F">
      <w:pPr>
        <w:numPr>
          <w:ilvl w:val="2"/>
          <w:numId w:val="5"/>
        </w:numPr>
        <w:jc w:val="both"/>
        <w:rPr>
          <w:rFonts w:ascii="Arial Narrow" w:hAnsi="Arial Narrow"/>
          <w:sz w:val="22"/>
          <w:szCs w:val="22"/>
        </w:rPr>
      </w:pPr>
      <w:r w:rsidRPr="005A7951">
        <w:rPr>
          <w:rFonts w:ascii="Arial Narrow" w:hAnsi="Arial Narrow"/>
          <w:sz w:val="22"/>
          <w:szCs w:val="22"/>
        </w:rPr>
        <w:t>V primeru skupne ponudbe je potrebno k ponudbi poleg drugih dokumentov, ki so obvezna sestavina ponudbe,</w:t>
      </w:r>
    </w:p>
    <w:p w14:paraId="3F363136" w14:textId="77777777" w:rsidR="00B23A0F" w:rsidRPr="005A7951"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predložiti akt o skupnem nastopu (pogodba) z vsebino iz naslednje točke te razpisne dokumentacije,</w:t>
      </w:r>
    </w:p>
    <w:p w14:paraId="1D0AB7F1" w14:textId="77777777" w:rsidR="00B23A0F" w:rsidRPr="005A7951"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za vsakega od ponudnikov v skupnem nastopu predložiti ESPD,</w:t>
      </w:r>
    </w:p>
    <w:p w14:paraId="3F3F4B6D" w14:textId="1A9DA037" w:rsidR="00B23A0F" w:rsidRPr="005A7951"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 xml:space="preserve">za vsakega od ponudnikov v skupnem nastopu predložiti </w:t>
      </w:r>
      <w:r w:rsidR="00B23A0F" w:rsidRPr="005A7951">
        <w:rPr>
          <w:rFonts w:ascii="Arial Narrow" w:eastAsia="Calibri" w:hAnsi="Arial Narrow"/>
          <w:sz w:val="22"/>
          <w:szCs w:val="22"/>
          <w:lang w:eastAsia="en-US"/>
        </w:rPr>
        <w:t xml:space="preserve">izpolnjen in podpisan obrazec št. </w:t>
      </w:r>
      <w:r w:rsidR="008E089A" w:rsidRPr="005A7951">
        <w:rPr>
          <w:rFonts w:ascii="Arial Narrow" w:eastAsia="Calibri" w:hAnsi="Arial Narrow"/>
          <w:sz w:val="22"/>
          <w:szCs w:val="22"/>
          <w:lang w:eastAsia="en-US"/>
        </w:rPr>
        <w:t>2</w:t>
      </w:r>
      <w:r w:rsidR="00B23A0F" w:rsidRPr="005A7951">
        <w:rPr>
          <w:rFonts w:ascii="Arial Narrow" w:eastAsia="Calibri" w:hAnsi="Arial Narrow"/>
          <w:sz w:val="22"/>
          <w:szCs w:val="22"/>
          <w:lang w:eastAsia="en-US"/>
        </w:rPr>
        <w:t>: POOBLASTILO IN SOGLASJE fizične osebe</w:t>
      </w:r>
      <w:r w:rsidRPr="00CF38B4">
        <w:rPr>
          <w:b/>
          <w:sz w:val="22"/>
          <w:szCs w:val="22"/>
        </w:rPr>
        <w:t xml:space="preserve"> </w:t>
      </w:r>
      <w:r w:rsidRPr="00CF38B4">
        <w:rPr>
          <w:rFonts w:ascii="Arial Narrow" w:hAnsi="Arial Narrow"/>
          <w:b/>
          <w:sz w:val="22"/>
          <w:szCs w:val="22"/>
        </w:rPr>
        <w:t>ali</w:t>
      </w:r>
      <w:r w:rsidRPr="00CF38B4">
        <w:rPr>
          <w:rFonts w:ascii="Arial Narrow" w:hAnsi="Arial Narrow"/>
          <w:sz w:val="22"/>
          <w:szCs w:val="22"/>
        </w:rPr>
        <w:t xml:space="preserve"> </w:t>
      </w:r>
      <w:r w:rsidRPr="005A7951">
        <w:rPr>
          <w:rFonts w:ascii="Arial Narrow" w:hAnsi="Arial Narrow"/>
          <w:sz w:val="22"/>
          <w:szCs w:val="22"/>
        </w:rPr>
        <w:t>dokazilo o nekaznovanosti iz Kazenske evidence, ki ni starejše od 4 mesecev pred potekom roka za oddajo ponudbe</w:t>
      </w:r>
      <w:r w:rsidR="00B23A0F" w:rsidRPr="005A7951">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7A3D7B3F" w14:textId="77777777" w:rsidR="00B23A0F" w:rsidRPr="005A7951" w:rsidRDefault="00B23A0F"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druga dokazila o morebitnem izpolnjevanju pogojev, kot izhaja iz nadaljevanja te razpisne dokumentacije.</w:t>
      </w:r>
    </w:p>
    <w:p w14:paraId="23AE1A3F" w14:textId="66922DE7" w:rsidR="00B23A0F" w:rsidRDefault="00CF38B4" w:rsidP="00CF38B4">
      <w:pPr>
        <w:ind w:left="360"/>
        <w:jc w:val="both"/>
        <w:rPr>
          <w:rFonts w:ascii="Arial Narrow" w:hAnsi="Arial Narrow"/>
          <w:sz w:val="22"/>
          <w:szCs w:val="22"/>
        </w:rPr>
      </w:pPr>
      <w:r>
        <w:rPr>
          <w:rFonts w:ascii="Arial Narrow" w:hAnsi="Arial Narrow"/>
          <w:sz w:val="22"/>
          <w:szCs w:val="22"/>
        </w:rPr>
        <w:t>3.2.4</w:t>
      </w:r>
    </w:p>
    <w:p w14:paraId="6931AE30" w14:textId="77777777" w:rsidR="00B23A0F" w:rsidRPr="00B23A0F" w:rsidRDefault="00B23A0F" w:rsidP="00A10BA4">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31F45655" w14:textId="77777777" w:rsidR="00B23A0F" w:rsidRPr="00B23A0F" w:rsidRDefault="00B23A0F" w:rsidP="007B2808">
      <w:pPr>
        <w:numPr>
          <w:ilvl w:val="0"/>
          <w:numId w:val="21"/>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05A0CE21"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51073E6"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633B02F6"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69ED9159" w14:textId="77777777" w:rsidR="007C6477" w:rsidRDefault="007C6477" w:rsidP="00B23A0F">
      <w:pPr>
        <w:ind w:left="1080"/>
        <w:jc w:val="both"/>
        <w:rPr>
          <w:rFonts w:ascii="Arial Narrow" w:hAnsi="Arial Narrow"/>
          <w:sz w:val="22"/>
          <w:szCs w:val="22"/>
        </w:rPr>
      </w:pPr>
    </w:p>
    <w:p w14:paraId="59EDF872" w14:textId="401F4322" w:rsidR="007C6477" w:rsidRPr="007C6477" w:rsidRDefault="00CF38B4" w:rsidP="007C6477">
      <w:pPr>
        <w:ind w:left="360"/>
        <w:rPr>
          <w:rFonts w:ascii="Arial Narrow" w:hAnsi="Arial Narrow"/>
          <w:sz w:val="22"/>
          <w:szCs w:val="22"/>
        </w:rPr>
      </w:pPr>
      <w:r>
        <w:rPr>
          <w:rFonts w:ascii="Arial Narrow" w:hAnsi="Arial Narrow"/>
          <w:sz w:val="22"/>
          <w:szCs w:val="22"/>
        </w:rPr>
        <w:lastRenderedPageBreak/>
        <w:t>3</w:t>
      </w:r>
      <w:r w:rsidR="007C6477" w:rsidRPr="007C6477">
        <w:rPr>
          <w:rFonts w:ascii="Arial Narrow" w:hAnsi="Arial Narrow"/>
          <w:sz w:val="22"/>
          <w:szCs w:val="22"/>
        </w:rPr>
        <w:t>.2.</w:t>
      </w:r>
      <w:r>
        <w:rPr>
          <w:rFonts w:ascii="Arial Narrow" w:hAnsi="Arial Narrow"/>
          <w:sz w:val="22"/>
          <w:szCs w:val="22"/>
        </w:rPr>
        <w:t>5</w:t>
      </w:r>
      <w:r w:rsidR="007C6477"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19610396" w14:textId="77777777" w:rsidR="007C6477" w:rsidRPr="005A7951"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39D3409F" w14:textId="77777777" w:rsidR="007C6477" w:rsidRPr="005A7951"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za ta gospodarski subjekt predložiti ESPD,</w:t>
      </w:r>
    </w:p>
    <w:p w14:paraId="7862F743" w14:textId="32798624" w:rsidR="007C6477" w:rsidRPr="005A7951"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 xml:space="preserve">za ta gospodarski subjekt predložiti </w:t>
      </w:r>
      <w:r w:rsidR="007C6477" w:rsidRPr="005A7951">
        <w:rPr>
          <w:rFonts w:ascii="Arial Narrow" w:eastAsia="Calibri" w:hAnsi="Arial Narrow"/>
          <w:sz w:val="22"/>
          <w:szCs w:val="22"/>
          <w:lang w:eastAsia="en-US"/>
        </w:rPr>
        <w:t xml:space="preserve">izpolnjen in podpisan obrazec št. </w:t>
      </w:r>
      <w:r w:rsidR="002561E0" w:rsidRPr="005A7951">
        <w:rPr>
          <w:rFonts w:ascii="Arial Narrow" w:eastAsia="Calibri" w:hAnsi="Arial Narrow"/>
          <w:sz w:val="22"/>
          <w:szCs w:val="22"/>
          <w:lang w:eastAsia="en-US"/>
        </w:rPr>
        <w:t>2</w:t>
      </w:r>
      <w:r w:rsidR="007C6477" w:rsidRPr="005A7951">
        <w:rPr>
          <w:rFonts w:ascii="Arial Narrow" w:eastAsia="Calibri" w:hAnsi="Arial Narrow"/>
          <w:sz w:val="22"/>
          <w:szCs w:val="22"/>
          <w:lang w:eastAsia="en-US"/>
        </w:rPr>
        <w:t xml:space="preserve">: POOBLASTILO IN SOGLASJE fizične osebe </w:t>
      </w:r>
      <w:r w:rsidRPr="00CF38B4">
        <w:rPr>
          <w:rFonts w:ascii="Arial Narrow" w:hAnsi="Arial Narrow"/>
          <w:b/>
          <w:sz w:val="22"/>
          <w:szCs w:val="22"/>
        </w:rPr>
        <w:t>ali</w:t>
      </w:r>
      <w:r w:rsidRPr="00CF38B4">
        <w:rPr>
          <w:rFonts w:ascii="Arial Narrow" w:hAnsi="Arial Narrow"/>
          <w:sz w:val="22"/>
          <w:szCs w:val="22"/>
        </w:rPr>
        <w:t xml:space="preserve"> </w:t>
      </w:r>
      <w:r w:rsidRPr="005A7951">
        <w:rPr>
          <w:rFonts w:ascii="Arial Narrow" w:hAnsi="Arial Narrow"/>
          <w:sz w:val="22"/>
          <w:szCs w:val="22"/>
        </w:rPr>
        <w:t>dokazilo o nekaznovanosti iz Kazenske evidence, ki ni starejše od 4 mesecev pred potekom roka za oddajo ponudbe</w:t>
      </w:r>
      <w:r w:rsidR="007C6477" w:rsidRPr="005A7951">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07B4CDF0" w14:textId="77777777" w:rsidR="007C6477" w:rsidRPr="005A7951" w:rsidRDefault="007C6477"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druga dokazila o morebitnem izpolnjevanju pogojev, kot izhaja iz nadaljevanja te razpisne dokumentacije.</w:t>
      </w:r>
    </w:p>
    <w:p w14:paraId="3E4D28C2" w14:textId="77777777" w:rsidR="007C6477" w:rsidRPr="00281B9D" w:rsidRDefault="007C6477" w:rsidP="008267CB">
      <w:pPr>
        <w:jc w:val="both"/>
        <w:rPr>
          <w:rFonts w:ascii="Arial Narrow" w:hAnsi="Arial Narrow"/>
          <w:sz w:val="22"/>
          <w:szCs w:val="22"/>
        </w:rPr>
      </w:pPr>
    </w:p>
    <w:p w14:paraId="312179A3" w14:textId="77777777" w:rsidR="00503FBF" w:rsidRPr="00BC6203" w:rsidRDefault="00503FBF" w:rsidP="00503FBF">
      <w:pPr>
        <w:jc w:val="both"/>
        <w:rPr>
          <w:rFonts w:ascii="Arial Narrow" w:hAnsi="Arial Narrow" w:cs="Arial"/>
          <w:sz w:val="22"/>
          <w:szCs w:val="22"/>
        </w:rPr>
      </w:pPr>
    </w:p>
    <w:p w14:paraId="6C442FEA" w14:textId="77777777" w:rsidR="00503FBF" w:rsidRPr="00BC6203" w:rsidRDefault="00503FBF" w:rsidP="00661BB1">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0EEF0BB6" w14:textId="77777777" w:rsidR="00503FBF" w:rsidRPr="00BC6203" w:rsidRDefault="00503FBF" w:rsidP="00503FBF">
      <w:pPr>
        <w:rPr>
          <w:rFonts w:ascii="Arial Narrow" w:hAnsi="Arial Narrow"/>
          <w:b/>
          <w:sz w:val="22"/>
          <w:szCs w:val="22"/>
        </w:rPr>
      </w:pPr>
    </w:p>
    <w:p w14:paraId="03A10795"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3AC9706" w14:textId="77777777" w:rsidR="005B76CA" w:rsidRDefault="005B76CA" w:rsidP="005B76CA">
      <w:pPr>
        <w:rPr>
          <w:rFonts w:ascii="Arial Narrow" w:hAnsi="Arial Narrow"/>
          <w:strike/>
          <w:color w:val="FF0000"/>
          <w:sz w:val="22"/>
          <w:szCs w:val="22"/>
        </w:rPr>
      </w:pPr>
    </w:p>
    <w:p w14:paraId="1F2AAE5A" w14:textId="77777777" w:rsidR="005B76CA" w:rsidRPr="005B76CA" w:rsidRDefault="005B76CA" w:rsidP="005B76CA">
      <w:pPr>
        <w:rPr>
          <w:rFonts w:ascii="Arial Narrow" w:hAnsi="Arial Narrow"/>
          <w:color w:val="00B050"/>
          <w:sz w:val="22"/>
          <w:szCs w:val="22"/>
        </w:rPr>
      </w:pPr>
    </w:p>
    <w:p w14:paraId="436F7F1F"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276CAC98" w14:textId="77777777" w:rsidR="00503FBF" w:rsidRPr="00BC6203" w:rsidRDefault="00503FBF" w:rsidP="00503FBF">
      <w:pPr>
        <w:jc w:val="both"/>
        <w:rPr>
          <w:rFonts w:ascii="Arial Narrow" w:hAnsi="Arial Narrow" w:cs="Arial"/>
          <w:b/>
          <w:sz w:val="22"/>
          <w:szCs w:val="22"/>
          <w:u w:val="single"/>
        </w:rPr>
      </w:pPr>
    </w:p>
    <w:p w14:paraId="0F25FF04" w14:textId="77777777" w:rsidR="00866157" w:rsidRPr="00281B9D" w:rsidRDefault="00866157" w:rsidP="00866157">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w:t>
      </w:r>
      <w:proofErr w:type="spellStart"/>
      <w:r w:rsidRPr="00281B9D">
        <w:rPr>
          <w:rFonts w:ascii="Arial Narrow" w:hAnsi="Arial Narrow" w:cs="Arial"/>
          <w:sz w:val="22"/>
          <w:szCs w:val="22"/>
        </w:rPr>
        <w:t>ipd</w:t>
      </w:r>
      <w:proofErr w:type="spellEnd"/>
      <w:r w:rsidRPr="00281B9D">
        <w:rPr>
          <w:rFonts w:ascii="Arial Narrow" w:hAnsi="Arial Narrow" w:cs="Arial"/>
          <w:sz w:val="22"/>
          <w:szCs w:val="22"/>
        </w:rPr>
        <w:t xml:space="preserve">, ter izpolnjene obrazce. </w:t>
      </w:r>
    </w:p>
    <w:p w14:paraId="3FB4EDFB" w14:textId="77777777" w:rsidR="00866157" w:rsidRPr="00281B9D" w:rsidRDefault="00866157" w:rsidP="00866157">
      <w:pPr>
        <w:jc w:val="both"/>
        <w:rPr>
          <w:rFonts w:ascii="Arial Narrow" w:hAnsi="Arial Narrow"/>
          <w:color w:val="FF0000"/>
          <w:sz w:val="22"/>
          <w:szCs w:val="22"/>
        </w:rPr>
      </w:pPr>
    </w:p>
    <w:p w14:paraId="1B1A927F" w14:textId="77777777" w:rsidR="0018068D" w:rsidRDefault="0018068D" w:rsidP="00AE01B6">
      <w:pPr>
        <w:jc w:val="both"/>
        <w:rPr>
          <w:rStyle w:val="Krepko"/>
          <w:rFonts w:ascii="Arial Narrow" w:hAnsi="Arial Narrow"/>
          <w:b w:val="0"/>
          <w:bCs w:val="0"/>
          <w:sz w:val="22"/>
          <w:szCs w:val="22"/>
        </w:rPr>
      </w:pPr>
    </w:p>
    <w:p w14:paraId="6572E395"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0391B5FB" w14:textId="77777777" w:rsidR="00503FBF" w:rsidRPr="00BC6203" w:rsidRDefault="00503FBF" w:rsidP="00503FBF">
      <w:pPr>
        <w:jc w:val="both"/>
        <w:rPr>
          <w:rFonts w:ascii="Arial Narrow" w:hAnsi="Arial Narrow" w:cs="Arial"/>
          <w:b/>
          <w:sz w:val="22"/>
          <w:szCs w:val="22"/>
          <w:u w:val="single"/>
        </w:rPr>
      </w:pPr>
    </w:p>
    <w:p w14:paraId="07FF126A"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5F7210C6" w14:textId="77777777" w:rsidR="001D145A" w:rsidRPr="00BC6203" w:rsidRDefault="001D145A" w:rsidP="00503FBF">
      <w:pPr>
        <w:jc w:val="both"/>
        <w:rPr>
          <w:rFonts w:ascii="Arial Narrow" w:hAnsi="Arial Narrow" w:cs="Arial"/>
          <w:sz w:val="22"/>
          <w:szCs w:val="22"/>
        </w:rPr>
      </w:pPr>
    </w:p>
    <w:p w14:paraId="35FA5279"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Naročnik v </w:t>
      </w:r>
      <w:r w:rsidR="001D145A">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5F3ABDED" w14:textId="77777777" w:rsidR="001D145A" w:rsidRPr="00BC6203" w:rsidRDefault="001D145A" w:rsidP="00503FBF">
      <w:pPr>
        <w:jc w:val="both"/>
        <w:rPr>
          <w:rFonts w:ascii="Arial Narrow" w:hAnsi="Arial Narrow" w:cs="Arial"/>
          <w:sz w:val="22"/>
          <w:szCs w:val="22"/>
        </w:rPr>
      </w:pPr>
    </w:p>
    <w:p w14:paraId="6B95225C"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53540786" w14:textId="77777777" w:rsidR="00503FBF" w:rsidRPr="00BC6203" w:rsidRDefault="00503FBF" w:rsidP="00503FBF">
      <w:pPr>
        <w:jc w:val="both"/>
        <w:rPr>
          <w:rFonts w:ascii="Arial Narrow" w:hAnsi="Arial Narrow" w:cs="Arial"/>
          <w:b/>
          <w:sz w:val="22"/>
          <w:szCs w:val="22"/>
          <w:u w:val="single"/>
        </w:rPr>
      </w:pPr>
    </w:p>
    <w:p w14:paraId="59B1934B" w14:textId="77777777" w:rsidR="006342B6" w:rsidRDefault="006342B6" w:rsidP="001D145A">
      <w:pPr>
        <w:jc w:val="both"/>
        <w:rPr>
          <w:rFonts w:ascii="Arial Narrow" w:hAnsi="Arial Narrow" w:cs="Arial"/>
          <w:sz w:val="22"/>
          <w:szCs w:val="22"/>
        </w:rPr>
      </w:pPr>
    </w:p>
    <w:p w14:paraId="0C6C8881" w14:textId="77777777" w:rsidR="002561E0" w:rsidRPr="002561E0" w:rsidRDefault="002561E0" w:rsidP="002561E0">
      <w:pPr>
        <w:spacing w:line="276" w:lineRule="auto"/>
        <w:jc w:val="both"/>
        <w:rPr>
          <w:rFonts w:ascii="Arial Narrow" w:hAnsi="Arial Narrow"/>
          <w:sz w:val="22"/>
          <w:szCs w:val="22"/>
        </w:rPr>
      </w:pPr>
      <w:r w:rsidRPr="002561E0">
        <w:rPr>
          <w:rFonts w:ascii="Arial Narrow" w:hAnsi="Arial Narrow"/>
          <w:sz w:val="22"/>
          <w:szCs w:val="22"/>
        </w:rPr>
        <w:t xml:space="preserve">Za finančno zavarovanje velja tudi sledeče pravilo: Za to zavarovanje veljajo Enotna pravila za garancije na poziv (EPGP) revizija iz leta 2010, izdana pri MTZ pod št. 758. </w:t>
      </w:r>
      <w:bookmarkStart w:id="2" w:name="_Hlk80355011"/>
      <w:r w:rsidRPr="002561E0">
        <w:rPr>
          <w:rFonts w:ascii="Arial Narrow" w:hAnsi="Arial Narrow"/>
          <w:sz w:val="22"/>
          <w:szCs w:val="22"/>
        </w:rPr>
        <w:t>Zahtevi za plačilo ni potrebno priložiti originalnega izvoda zavarovanja.</w:t>
      </w:r>
      <w:bookmarkEnd w:id="2"/>
    </w:p>
    <w:p w14:paraId="3ABD71B0" w14:textId="7A1A7C81"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sidR="005A7951">
        <w:rPr>
          <w:rFonts w:ascii="Arial Narrow" w:hAnsi="Arial Narrow" w:cs="Arial"/>
          <w:sz w:val="22"/>
          <w:szCs w:val="22"/>
        </w:rPr>
        <w:t>u</w:t>
      </w:r>
      <w:r w:rsidRPr="00941F33">
        <w:rPr>
          <w:rFonts w:ascii="Arial Narrow" w:hAnsi="Arial Narrow" w:cs="Arial"/>
          <w:sz w:val="22"/>
          <w:szCs w:val="22"/>
        </w:rPr>
        <w:t xml:space="preserve"> pogodb</w:t>
      </w:r>
      <w:r w:rsidR="005A7951">
        <w:rPr>
          <w:rFonts w:ascii="Arial Narrow" w:hAnsi="Arial Narrow" w:cs="Arial"/>
          <w:sz w:val="22"/>
          <w:szCs w:val="22"/>
        </w:rPr>
        <w:t>e</w:t>
      </w:r>
      <w:r w:rsidRPr="00941F33">
        <w:rPr>
          <w:rFonts w:ascii="Arial Narrow" w:hAnsi="Arial Narrow" w:cs="Arial"/>
          <w:sz w:val="22"/>
          <w:szCs w:val="22"/>
        </w:rPr>
        <w:t xml:space="preserve">, ki </w:t>
      </w:r>
      <w:r w:rsidR="005A7951">
        <w:rPr>
          <w:rFonts w:ascii="Arial Narrow" w:hAnsi="Arial Narrow" w:cs="Arial"/>
          <w:sz w:val="22"/>
          <w:szCs w:val="22"/>
        </w:rPr>
        <w:t>je</w:t>
      </w:r>
      <w:r w:rsidRPr="00941F33">
        <w:rPr>
          <w:rFonts w:ascii="Arial Narrow" w:hAnsi="Arial Narrow" w:cs="Arial"/>
          <w:sz w:val="22"/>
          <w:szCs w:val="22"/>
        </w:rPr>
        <w:t xml:space="preserve"> del te razpisne dokumentacije.</w:t>
      </w:r>
    </w:p>
    <w:p w14:paraId="10BF48F4" w14:textId="77777777" w:rsidR="001D145A" w:rsidRPr="00941F33" w:rsidRDefault="001D145A" w:rsidP="001D145A">
      <w:pPr>
        <w:jc w:val="both"/>
        <w:rPr>
          <w:rFonts w:ascii="Arial Narrow" w:hAnsi="Arial Narrow" w:cs="Arial"/>
          <w:strike/>
          <w:color w:val="FF0000"/>
          <w:sz w:val="22"/>
          <w:szCs w:val="22"/>
          <w:u w:val="single"/>
        </w:rPr>
      </w:pPr>
    </w:p>
    <w:p w14:paraId="155E6E38" w14:textId="77777777" w:rsidR="00503FBF" w:rsidRPr="00BC6203" w:rsidRDefault="00503FBF" w:rsidP="00503FBF">
      <w:pPr>
        <w:jc w:val="both"/>
        <w:rPr>
          <w:rFonts w:ascii="Arial Narrow" w:hAnsi="Arial Narrow" w:cs="Arial"/>
          <w:strike/>
          <w:color w:val="FF0000"/>
          <w:sz w:val="22"/>
          <w:szCs w:val="22"/>
          <w:u w:val="single"/>
        </w:rPr>
      </w:pPr>
    </w:p>
    <w:p w14:paraId="62B708F3"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22DF2B5F" w14:textId="77777777" w:rsidR="00503FBF" w:rsidRPr="00BC6203" w:rsidRDefault="00503FBF" w:rsidP="00503FBF">
      <w:pPr>
        <w:rPr>
          <w:rFonts w:ascii="Arial Narrow" w:hAnsi="Arial Narrow"/>
          <w:sz w:val="22"/>
          <w:szCs w:val="22"/>
        </w:rPr>
      </w:pPr>
    </w:p>
    <w:p w14:paraId="668F8DDD" w14:textId="77777777" w:rsidR="00503FBF" w:rsidRDefault="00503FBF" w:rsidP="00503FBF">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C423386" w14:textId="77777777" w:rsidR="008267CB" w:rsidRPr="00BC6203" w:rsidRDefault="008267CB" w:rsidP="00503FBF">
      <w:pPr>
        <w:jc w:val="both"/>
        <w:rPr>
          <w:rFonts w:ascii="Arial Narrow" w:hAnsi="Arial Narrow"/>
          <w:sz w:val="22"/>
          <w:szCs w:val="22"/>
        </w:rPr>
      </w:pPr>
    </w:p>
    <w:p w14:paraId="02BF662A" w14:textId="77777777" w:rsidR="00503FBF" w:rsidRPr="00BC6203" w:rsidRDefault="00503FBF" w:rsidP="00503FBF">
      <w:pPr>
        <w:jc w:val="both"/>
        <w:rPr>
          <w:rFonts w:ascii="Arial Narrow" w:hAnsi="Arial Narrow" w:cs="Arial"/>
          <w:sz w:val="22"/>
          <w:szCs w:val="22"/>
        </w:rPr>
      </w:pPr>
    </w:p>
    <w:p w14:paraId="03BEFB81"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50C337B7" w14:textId="77777777" w:rsidR="00503FBF" w:rsidRPr="00BC6203" w:rsidRDefault="00503FBF" w:rsidP="00503FBF">
      <w:pPr>
        <w:jc w:val="both"/>
        <w:rPr>
          <w:rFonts w:ascii="Arial Narrow" w:hAnsi="Arial Narrow" w:cs="Arial"/>
          <w:b/>
          <w:sz w:val="22"/>
          <w:szCs w:val="22"/>
          <w:u w:val="single"/>
        </w:rPr>
      </w:pPr>
    </w:p>
    <w:p w14:paraId="6C3D4C9F"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06B168ED" w14:textId="77777777" w:rsidR="00BD334A" w:rsidRPr="00281B9D" w:rsidRDefault="00BD334A" w:rsidP="00BD334A">
      <w:pPr>
        <w:jc w:val="both"/>
        <w:rPr>
          <w:rFonts w:ascii="Arial Narrow" w:hAnsi="Arial Narrow" w:cs="Arial"/>
          <w:color w:val="FF0000"/>
          <w:sz w:val="22"/>
          <w:szCs w:val="22"/>
        </w:rPr>
      </w:pPr>
    </w:p>
    <w:p w14:paraId="5F12F4A2" w14:textId="65275D2B"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3"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w:t>
      </w:r>
    </w:p>
    <w:p w14:paraId="753FCEF4" w14:textId="77777777" w:rsidR="00BD334A" w:rsidRPr="00281B9D" w:rsidRDefault="00BD334A" w:rsidP="00BD334A">
      <w:pPr>
        <w:jc w:val="both"/>
        <w:rPr>
          <w:rFonts w:ascii="Arial Narrow" w:hAnsi="Arial Narrow" w:cs="Arial"/>
          <w:sz w:val="22"/>
          <w:szCs w:val="22"/>
        </w:rPr>
      </w:pPr>
    </w:p>
    <w:p w14:paraId="2BF35A42"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Z oddajo ponudbe je le-ta zavezujoča za čas, naveden v ponudbi, razen če jo uporabnik ponudnika umakne ali spremeni pred potekom roka za oddajo ponudb.</w:t>
      </w:r>
    </w:p>
    <w:p w14:paraId="31DA53F2" w14:textId="77777777" w:rsidR="00BD334A" w:rsidRPr="00281B9D" w:rsidRDefault="00BD334A" w:rsidP="00BD334A">
      <w:pPr>
        <w:jc w:val="both"/>
        <w:rPr>
          <w:rFonts w:ascii="Arial Narrow" w:hAnsi="Arial Narrow" w:cs="Arial"/>
          <w:sz w:val="22"/>
          <w:szCs w:val="22"/>
        </w:rPr>
      </w:pPr>
    </w:p>
    <w:p w14:paraId="1FD326B6" w14:textId="71BF2AFF" w:rsidR="00BD334A" w:rsidRPr="00281B9D" w:rsidRDefault="00BD334A" w:rsidP="00BD334A">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5" w:history="1">
        <w:r w:rsidR="00B01B41" w:rsidRPr="00CF38B4">
          <w:rPr>
            <w:rStyle w:val="Hiperpovezava"/>
            <w:rFonts w:ascii="Arial Narrow" w:hAnsi="Arial Narrow" w:cs="Arial"/>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w:t>
      </w:r>
      <w:r w:rsidR="006342B6">
        <w:rPr>
          <w:rFonts w:ascii="Arial Narrow" w:hAnsi="Arial Narrow"/>
          <w:sz w:val="22"/>
          <w:szCs w:val="22"/>
        </w:rPr>
        <w:t>A</w:t>
      </w:r>
      <w:r w:rsidRPr="00281B9D">
        <w:rPr>
          <w:rFonts w:ascii="Arial Narrow" w:hAnsi="Arial Narrow"/>
          <w:sz w:val="22"/>
          <w:szCs w:val="22"/>
        </w:rPr>
        <w:t>«.</w:t>
      </w:r>
    </w:p>
    <w:p w14:paraId="0280C5A6" w14:textId="77777777" w:rsidR="00BD334A" w:rsidRPr="00281B9D" w:rsidRDefault="00BD334A" w:rsidP="00BD334A">
      <w:pPr>
        <w:jc w:val="both"/>
        <w:rPr>
          <w:rFonts w:ascii="Arial Narrow" w:hAnsi="Arial Narrow"/>
          <w:sz w:val="22"/>
          <w:szCs w:val="22"/>
        </w:rPr>
      </w:pPr>
    </w:p>
    <w:p w14:paraId="212B2741"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0F8DBA11" w14:textId="77777777" w:rsidR="00BD334A" w:rsidRPr="00281B9D" w:rsidRDefault="00BD334A" w:rsidP="00BD334A">
      <w:pPr>
        <w:jc w:val="both"/>
        <w:rPr>
          <w:rFonts w:ascii="Arial Narrow" w:hAnsi="Arial Narrow"/>
          <w:sz w:val="22"/>
          <w:szCs w:val="22"/>
        </w:rPr>
      </w:pPr>
    </w:p>
    <w:p w14:paraId="4B27D34D" w14:textId="77777777" w:rsidR="00BD334A" w:rsidRDefault="00BD334A" w:rsidP="00BD334A">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6" w:history="1">
        <w:r w:rsidR="006342B6" w:rsidRPr="006342B6">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51E2027E" w14:textId="77777777" w:rsidR="00DE1344" w:rsidRDefault="00DE1344" w:rsidP="0018068D">
      <w:pPr>
        <w:jc w:val="both"/>
        <w:rPr>
          <w:rFonts w:ascii="Arial Narrow" w:hAnsi="Arial Narrow"/>
          <w:b/>
          <w:color w:val="0000FF"/>
          <w:sz w:val="22"/>
          <w:szCs w:val="22"/>
        </w:rPr>
      </w:pPr>
    </w:p>
    <w:p w14:paraId="66868D96" w14:textId="77777777" w:rsidR="00DE1344" w:rsidRPr="0018068D" w:rsidRDefault="00DE1344" w:rsidP="0018068D">
      <w:pPr>
        <w:jc w:val="both"/>
        <w:rPr>
          <w:rFonts w:ascii="Arial Narrow" w:hAnsi="Arial Narrow"/>
          <w:b/>
          <w:color w:val="0000FF"/>
          <w:sz w:val="22"/>
          <w:szCs w:val="22"/>
        </w:rPr>
      </w:pPr>
    </w:p>
    <w:p w14:paraId="52F2B052"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14:paraId="43632B28" w14:textId="77777777" w:rsidR="00503FBF" w:rsidRPr="00BC6203" w:rsidRDefault="00503FBF" w:rsidP="00503FBF">
      <w:pPr>
        <w:jc w:val="both"/>
        <w:rPr>
          <w:rFonts w:ascii="Arial Narrow" w:hAnsi="Arial Narrow" w:cs="Arial"/>
          <w:b/>
          <w:sz w:val="22"/>
          <w:szCs w:val="22"/>
          <w:u w:val="single"/>
        </w:rPr>
      </w:pPr>
    </w:p>
    <w:p w14:paraId="4E7B708D"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7099B4F3" w14:textId="77777777" w:rsidR="00BD334A" w:rsidRPr="00281B9D" w:rsidRDefault="00BD334A" w:rsidP="00BD334A">
      <w:pPr>
        <w:jc w:val="both"/>
        <w:rPr>
          <w:rFonts w:ascii="Arial Narrow" w:hAnsi="Arial Narrow" w:cs="Arial"/>
          <w:b/>
          <w:sz w:val="22"/>
          <w:szCs w:val="22"/>
        </w:rPr>
      </w:pPr>
    </w:p>
    <w:p w14:paraId="53BFC56A" w14:textId="77777777" w:rsidR="00BD334A" w:rsidRPr="00281B9D" w:rsidRDefault="00BD334A" w:rsidP="00BD334A">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7" w:history="1">
        <w:r w:rsidR="006342B6" w:rsidRPr="0086053F">
          <w:rPr>
            <w:rStyle w:val="Hiperpovezava"/>
            <w:rFonts w:ascii="Arial Narrow" w:hAnsi="Arial Narrow" w:cs="Arial"/>
            <w:b/>
            <w:sz w:val="22"/>
            <w:szCs w:val="22"/>
          </w:rPr>
          <w:t>https://ejn.gov.si</w:t>
        </w:r>
      </w:hyperlink>
      <w:r w:rsidRPr="00281B9D">
        <w:rPr>
          <w:rFonts w:ascii="Arial Narrow" w:hAnsi="Arial Narrow" w:cs="Arial"/>
          <w:b/>
          <w:sz w:val="22"/>
          <w:szCs w:val="22"/>
        </w:rPr>
        <w:t>. Datum in ura odpiranja ponudb sta opredeljena v povabilu k oddaji ponudb.</w:t>
      </w:r>
    </w:p>
    <w:p w14:paraId="7F054626" w14:textId="77777777" w:rsidR="00BD334A" w:rsidRPr="00281B9D" w:rsidRDefault="00BD334A" w:rsidP="00BD334A">
      <w:pPr>
        <w:jc w:val="both"/>
        <w:rPr>
          <w:rFonts w:ascii="Arial Narrow" w:hAnsi="Arial Narrow"/>
          <w:sz w:val="22"/>
          <w:szCs w:val="22"/>
        </w:rPr>
      </w:pPr>
    </w:p>
    <w:p w14:paraId="08612D6C" w14:textId="77777777" w:rsidR="008267CB" w:rsidRDefault="00BD334A" w:rsidP="008267CB">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6342B6">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w:t>
      </w:r>
      <w:r w:rsidR="006342B6">
        <w:rPr>
          <w:rFonts w:ascii="Arial Narrow" w:hAnsi="Arial Narrow"/>
          <w:sz w:val="22"/>
          <w:szCs w:val="22"/>
        </w:rPr>
        <w:t xml:space="preserve">»Skupna ponudbena cena«, del </w:t>
      </w:r>
      <w:r w:rsidRPr="00281B9D">
        <w:rPr>
          <w:rFonts w:ascii="Arial Narrow" w:hAnsi="Arial Narrow"/>
          <w:sz w:val="22"/>
          <w:szCs w:val="22"/>
        </w:rPr>
        <w:t xml:space="preserve">»Predračun«. </w:t>
      </w:r>
    </w:p>
    <w:p w14:paraId="13184767" w14:textId="77777777" w:rsidR="007F75C6" w:rsidRPr="00281B9D" w:rsidRDefault="007F75C6" w:rsidP="008267CB">
      <w:pPr>
        <w:jc w:val="both"/>
        <w:rPr>
          <w:rFonts w:ascii="Arial Narrow" w:hAnsi="Arial Narrow"/>
          <w:sz w:val="22"/>
          <w:szCs w:val="22"/>
        </w:rPr>
      </w:pPr>
    </w:p>
    <w:p w14:paraId="2577F29E"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05A353B8" w14:textId="77777777" w:rsidR="00BD334A" w:rsidRPr="00281B9D" w:rsidRDefault="00BD334A" w:rsidP="00BD334A">
      <w:pPr>
        <w:jc w:val="both"/>
        <w:rPr>
          <w:rFonts w:ascii="Arial Narrow" w:hAnsi="Arial Narrow" w:cs="Arial"/>
          <w:b/>
          <w:sz w:val="22"/>
          <w:szCs w:val="22"/>
        </w:rPr>
      </w:pPr>
    </w:p>
    <w:p w14:paraId="65CF75C9"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6342B6">
        <w:rPr>
          <w:rFonts w:ascii="Arial Narrow" w:hAnsi="Arial Narrow" w:cs="Arial"/>
          <w:sz w:val="22"/>
          <w:szCs w:val="22"/>
        </w:rPr>
        <w:t>s</w:t>
      </w:r>
      <w:r w:rsidRPr="00281B9D">
        <w:rPr>
          <w:rFonts w:ascii="Arial Narrow" w:hAnsi="Arial Narrow" w:cs="Arial"/>
          <w:sz w:val="22"/>
          <w:szCs w:val="22"/>
        </w:rPr>
        <w:t xml:space="preserve"> 35. členom ZJN-3.</w:t>
      </w:r>
    </w:p>
    <w:p w14:paraId="62E685D8" w14:textId="77777777" w:rsidR="00503FBF" w:rsidRPr="00BC6203" w:rsidRDefault="00503FBF" w:rsidP="00503FBF">
      <w:pPr>
        <w:jc w:val="both"/>
        <w:rPr>
          <w:rFonts w:ascii="Arial Narrow" w:hAnsi="Arial Narrow" w:cs="Arial"/>
          <w:sz w:val="22"/>
          <w:szCs w:val="22"/>
        </w:rPr>
      </w:pPr>
    </w:p>
    <w:p w14:paraId="40A9A9E7"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47E7D51D" w14:textId="77777777" w:rsidR="00503FBF" w:rsidRPr="00BC6203" w:rsidRDefault="00503FBF" w:rsidP="00503FBF">
      <w:pPr>
        <w:jc w:val="both"/>
        <w:rPr>
          <w:rFonts w:ascii="Arial Narrow" w:hAnsi="Arial Narrow" w:cs="Arial"/>
          <w:b/>
          <w:sz w:val="22"/>
          <w:szCs w:val="22"/>
          <w:u w:val="single"/>
        </w:rPr>
      </w:pPr>
    </w:p>
    <w:p w14:paraId="23E79D57"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sidR="006A5309">
        <w:rPr>
          <w:rFonts w:ascii="Arial Narrow" w:hAnsi="Arial Narrow" w:cs="Arial"/>
          <w:sz w:val="22"/>
          <w:szCs w:val="22"/>
        </w:rPr>
        <w:t xml:space="preserve">nadaljevanju </w:t>
      </w:r>
      <w:r w:rsidRPr="00BC6203">
        <w:rPr>
          <w:rFonts w:ascii="Arial Narrow" w:hAnsi="Arial Narrow" w:cs="Arial"/>
          <w:sz w:val="22"/>
          <w:szCs w:val="22"/>
        </w:rPr>
        <w:t>razpisn</w:t>
      </w:r>
      <w:r w:rsidR="006A5309">
        <w:rPr>
          <w:rFonts w:ascii="Arial Narrow" w:hAnsi="Arial Narrow" w:cs="Arial"/>
          <w:sz w:val="22"/>
          <w:szCs w:val="22"/>
        </w:rPr>
        <w:t>e</w:t>
      </w:r>
      <w:r w:rsidRPr="00BC6203">
        <w:rPr>
          <w:rFonts w:ascii="Arial Narrow" w:hAnsi="Arial Narrow" w:cs="Arial"/>
          <w:sz w:val="22"/>
          <w:szCs w:val="22"/>
        </w:rPr>
        <w:t xml:space="preserve"> dokumentacij</w:t>
      </w:r>
      <w:r w:rsidR="006A5309">
        <w:rPr>
          <w:rFonts w:ascii="Arial Narrow" w:hAnsi="Arial Narrow" w:cs="Arial"/>
          <w:sz w:val="22"/>
          <w:szCs w:val="22"/>
        </w:rPr>
        <w:t>e</w:t>
      </w:r>
      <w:r w:rsidRPr="00BC6203">
        <w:rPr>
          <w:rFonts w:ascii="Arial Narrow" w:hAnsi="Arial Narrow" w:cs="Arial"/>
          <w:sz w:val="22"/>
          <w:szCs w:val="22"/>
        </w:rPr>
        <w:t>.</w:t>
      </w:r>
    </w:p>
    <w:p w14:paraId="078BEA5A" w14:textId="77777777" w:rsidR="00503FBF" w:rsidRPr="00BC6203" w:rsidRDefault="00503FBF" w:rsidP="00503FBF">
      <w:pPr>
        <w:jc w:val="both"/>
        <w:rPr>
          <w:rFonts w:ascii="Arial Narrow" w:hAnsi="Arial Narrow" w:cs="Arial"/>
          <w:sz w:val="22"/>
          <w:szCs w:val="22"/>
        </w:rPr>
      </w:pPr>
    </w:p>
    <w:p w14:paraId="1DAA26B6"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lastRenderedPageBreak/>
        <w:t>PRAVNO VARSTVO PONUDNIKOV (ZPVPJN)</w:t>
      </w:r>
    </w:p>
    <w:p w14:paraId="239BC772" w14:textId="77777777" w:rsidR="00503FBF" w:rsidRPr="00BC6203" w:rsidRDefault="00503FBF" w:rsidP="00503FBF">
      <w:pPr>
        <w:jc w:val="both"/>
        <w:rPr>
          <w:rFonts w:ascii="Arial Narrow" w:hAnsi="Arial Narrow" w:cs="Arial"/>
          <w:color w:val="FF0000"/>
          <w:sz w:val="22"/>
          <w:szCs w:val="22"/>
        </w:rPr>
      </w:pPr>
    </w:p>
    <w:p w14:paraId="2A3F2427" w14:textId="77777777" w:rsidR="00BD334A" w:rsidRPr="00B563EE" w:rsidRDefault="00BD334A" w:rsidP="00BD334A">
      <w:pPr>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535AA76F" w14:textId="77777777" w:rsidR="00BD334A" w:rsidRPr="00B563EE" w:rsidRDefault="00BD334A" w:rsidP="00BD334A">
      <w:pPr>
        <w:jc w:val="both"/>
        <w:rPr>
          <w:rFonts w:ascii="Arial Narrow" w:hAnsi="Arial Narrow"/>
          <w:sz w:val="22"/>
          <w:szCs w:val="22"/>
        </w:rPr>
      </w:pPr>
    </w:p>
    <w:p w14:paraId="57D6412A"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518EBB0E" w14:textId="77777777" w:rsidR="00BD334A" w:rsidRPr="00B563EE" w:rsidRDefault="00BD334A" w:rsidP="00BD334A">
      <w:pPr>
        <w:ind w:left="1134"/>
        <w:rPr>
          <w:rFonts w:ascii="Arial Narrow" w:hAnsi="Arial Narrow"/>
          <w:color w:val="000000"/>
          <w:sz w:val="22"/>
          <w:szCs w:val="22"/>
        </w:rPr>
      </w:pPr>
    </w:p>
    <w:p w14:paraId="6BAAD6E8"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140385C9" w14:textId="77777777" w:rsidR="00BD334A" w:rsidRPr="00B563EE" w:rsidRDefault="00BD334A" w:rsidP="00BD334A">
      <w:pPr>
        <w:ind w:left="1134"/>
        <w:rPr>
          <w:rFonts w:ascii="Arial Narrow" w:hAnsi="Arial Narrow"/>
          <w:color w:val="3333FF"/>
          <w:sz w:val="22"/>
          <w:szCs w:val="22"/>
        </w:rPr>
      </w:pPr>
    </w:p>
    <w:p w14:paraId="66301B1A"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5E8C9F4B" w14:textId="77777777" w:rsidR="00AD570F" w:rsidRDefault="00AD570F" w:rsidP="00503FBF">
      <w:pPr>
        <w:tabs>
          <w:tab w:val="left" w:pos="7380"/>
        </w:tabs>
        <w:ind w:right="83"/>
      </w:pPr>
    </w:p>
    <w:p w14:paraId="53C7DAD5" w14:textId="77777777" w:rsidR="00870872" w:rsidRDefault="00870872" w:rsidP="00503FBF">
      <w:pPr>
        <w:tabs>
          <w:tab w:val="left" w:pos="7380"/>
        </w:tabs>
        <w:ind w:right="83"/>
      </w:pPr>
    </w:p>
    <w:p w14:paraId="35230E5F" w14:textId="77777777" w:rsidR="002F7C5F" w:rsidRDefault="002F7C5F" w:rsidP="00503FBF">
      <w:pPr>
        <w:tabs>
          <w:tab w:val="left" w:pos="7380"/>
        </w:tabs>
        <w:ind w:right="83"/>
      </w:pPr>
    </w:p>
    <w:p w14:paraId="1CEB290E" w14:textId="77777777" w:rsidR="002F7C5F" w:rsidRDefault="002F7C5F" w:rsidP="00503FBF">
      <w:pPr>
        <w:tabs>
          <w:tab w:val="left" w:pos="7380"/>
        </w:tabs>
        <w:ind w:right="83"/>
      </w:pPr>
    </w:p>
    <w:p w14:paraId="0492D010" w14:textId="77777777" w:rsidR="002F7C5F" w:rsidRDefault="002F7C5F" w:rsidP="00503FBF">
      <w:pPr>
        <w:tabs>
          <w:tab w:val="left" w:pos="7380"/>
        </w:tabs>
        <w:ind w:right="83"/>
      </w:pPr>
    </w:p>
    <w:p w14:paraId="0F449E5A" w14:textId="77777777" w:rsidR="002F7C5F" w:rsidRDefault="002F7C5F" w:rsidP="00503FBF">
      <w:pPr>
        <w:tabs>
          <w:tab w:val="left" w:pos="7380"/>
        </w:tabs>
        <w:ind w:right="83"/>
      </w:pPr>
    </w:p>
    <w:p w14:paraId="567BA06F" w14:textId="77777777" w:rsidR="002F7C5F" w:rsidRDefault="002F7C5F" w:rsidP="00503FBF">
      <w:pPr>
        <w:tabs>
          <w:tab w:val="left" w:pos="7380"/>
        </w:tabs>
        <w:ind w:right="83"/>
      </w:pPr>
    </w:p>
    <w:p w14:paraId="5FC6B5F0" w14:textId="77777777" w:rsidR="002F7C5F" w:rsidRDefault="002F7C5F" w:rsidP="00503FBF">
      <w:pPr>
        <w:tabs>
          <w:tab w:val="left" w:pos="7380"/>
        </w:tabs>
        <w:ind w:right="83"/>
      </w:pPr>
    </w:p>
    <w:p w14:paraId="653E9C71" w14:textId="77777777" w:rsidR="002F7C5F" w:rsidRDefault="002F7C5F" w:rsidP="00503FBF">
      <w:pPr>
        <w:tabs>
          <w:tab w:val="left" w:pos="7380"/>
        </w:tabs>
        <w:ind w:right="83"/>
      </w:pPr>
    </w:p>
    <w:p w14:paraId="2E04763D" w14:textId="77777777" w:rsidR="002F7C5F" w:rsidRDefault="002F7C5F" w:rsidP="00503FBF">
      <w:pPr>
        <w:tabs>
          <w:tab w:val="left" w:pos="7380"/>
        </w:tabs>
        <w:ind w:right="83"/>
      </w:pPr>
    </w:p>
    <w:p w14:paraId="7C38DE2B" w14:textId="77777777" w:rsidR="002F7C5F" w:rsidRDefault="002F7C5F" w:rsidP="00503FBF">
      <w:pPr>
        <w:tabs>
          <w:tab w:val="left" w:pos="7380"/>
        </w:tabs>
        <w:ind w:right="83"/>
      </w:pPr>
    </w:p>
    <w:p w14:paraId="2CB019EC" w14:textId="77777777" w:rsidR="002F7C5F" w:rsidRDefault="002F7C5F" w:rsidP="00503FBF">
      <w:pPr>
        <w:tabs>
          <w:tab w:val="left" w:pos="7380"/>
        </w:tabs>
        <w:ind w:right="83"/>
      </w:pPr>
    </w:p>
    <w:p w14:paraId="7ADF47C6" w14:textId="77777777" w:rsidR="006F28D4" w:rsidRDefault="00652F66" w:rsidP="00C67C61">
      <w:r>
        <w:br w:type="page"/>
      </w:r>
    </w:p>
    <w:p w14:paraId="62D17D59" w14:textId="77777777" w:rsidR="00503FBF" w:rsidRDefault="00503FBF" w:rsidP="00503FBF">
      <w:pPr>
        <w:jc w:val="center"/>
        <w:rPr>
          <w:rFonts w:ascii="Arial Narrow" w:hAnsi="Arial Narrow" w:cs="Arial"/>
          <w:b/>
          <w:caps/>
        </w:rPr>
      </w:pPr>
      <w:r>
        <w:rPr>
          <w:rFonts w:ascii="Arial Narrow" w:hAnsi="Arial Narrow" w:cs="Arial"/>
          <w:b/>
          <w:caps/>
        </w:rPr>
        <w:lastRenderedPageBreak/>
        <w:t>DODATEK K NAVODILOM PONUDNIKOM</w:t>
      </w:r>
    </w:p>
    <w:p w14:paraId="19C2BA71" w14:textId="77777777" w:rsidR="00503FBF" w:rsidRDefault="00503FBF" w:rsidP="00503FBF">
      <w:pPr>
        <w:jc w:val="center"/>
        <w:rPr>
          <w:rFonts w:ascii="Arial Narrow" w:hAnsi="Arial Narrow" w:cs="Arial"/>
          <w:b/>
          <w:caps/>
        </w:rPr>
      </w:pPr>
    </w:p>
    <w:p w14:paraId="5E77453C" w14:textId="77777777" w:rsidR="00503FBF" w:rsidRDefault="00503FBF" w:rsidP="00503FBF">
      <w:pPr>
        <w:rPr>
          <w:rFonts w:ascii="Arial Narrow" w:hAnsi="Arial Narrow" w:cs="Arial"/>
          <w:b/>
        </w:rPr>
      </w:pPr>
    </w:p>
    <w:p w14:paraId="20A7F3E1" w14:textId="77777777" w:rsidR="00503FBF" w:rsidRPr="002F7C5F" w:rsidRDefault="00503FBF" w:rsidP="007B2808">
      <w:pPr>
        <w:numPr>
          <w:ilvl w:val="0"/>
          <w:numId w:val="8"/>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odprtem postopku</w:t>
      </w:r>
      <w:r w:rsidR="007D4FFA" w:rsidRPr="002F7C5F">
        <w:rPr>
          <w:rFonts w:ascii="Arial Narrow" w:hAnsi="Arial Narrow" w:cs="Arial"/>
          <w:b/>
          <w:u w:val="single"/>
        </w:rPr>
        <w:t xml:space="preserve"> </w:t>
      </w:r>
    </w:p>
    <w:p w14:paraId="6643B37C" w14:textId="77777777" w:rsidR="00503FBF" w:rsidRDefault="00503FBF" w:rsidP="00503FBF">
      <w:pPr>
        <w:jc w:val="both"/>
        <w:rPr>
          <w:rFonts w:ascii="Arial Narrow" w:hAnsi="Arial Narrow" w:cs="Arial"/>
          <w:b/>
          <w:u w:val="single"/>
        </w:rPr>
      </w:pPr>
    </w:p>
    <w:p w14:paraId="4E499774"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r w:rsidR="002F7C5F">
        <w:rPr>
          <w:rFonts w:ascii="Arial Narrow" w:hAnsi="Arial Narrow" w:cs="Arial"/>
          <w:b/>
        </w:rPr>
        <w:t xml:space="preserve"> </w:t>
      </w:r>
    </w:p>
    <w:p w14:paraId="78441D32" w14:textId="77777777" w:rsidR="00503FBF" w:rsidRDefault="00503FBF" w:rsidP="00503FBF">
      <w:pPr>
        <w:jc w:val="both"/>
        <w:rPr>
          <w:rFonts w:ascii="Arial Narrow" w:hAnsi="Arial Narrow" w:cs="Arial"/>
          <w:b/>
          <w:u w:val="single"/>
        </w:rPr>
      </w:pPr>
    </w:p>
    <w:p w14:paraId="6821021F" w14:textId="77777777" w:rsidR="00503FBF" w:rsidRDefault="00503FBF" w:rsidP="00503FBF">
      <w:pPr>
        <w:jc w:val="both"/>
        <w:rPr>
          <w:rFonts w:ascii="Arial Narrow" w:hAnsi="Arial Narrow" w:cs="Arial"/>
          <w:b/>
          <w:u w:val="single"/>
        </w:rPr>
      </w:pPr>
    </w:p>
    <w:p w14:paraId="555B3BF2"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2817A734" w14:textId="77777777" w:rsidR="00503FBF" w:rsidRDefault="00503FBF" w:rsidP="00503FBF">
      <w:pPr>
        <w:ind w:left="720"/>
        <w:jc w:val="both"/>
        <w:rPr>
          <w:rFonts w:ascii="Arial Narrow" w:hAnsi="Arial Narrow" w:cs="Arial"/>
          <w:b/>
        </w:rPr>
      </w:pPr>
    </w:p>
    <w:p w14:paraId="2E764C22" w14:textId="77777777" w:rsidR="00503FBF" w:rsidRDefault="00503FBF" w:rsidP="00503FBF">
      <w:pPr>
        <w:jc w:val="both"/>
        <w:rPr>
          <w:rFonts w:ascii="Arial Narrow" w:hAnsi="Arial Narrow" w:cs="Arial"/>
          <w:b/>
        </w:rPr>
      </w:pPr>
    </w:p>
    <w:p w14:paraId="0B5390D1"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r w:rsidR="002F7C5F">
        <w:rPr>
          <w:rFonts w:ascii="Arial Narrow" w:hAnsi="Arial Narrow" w:cs="Arial"/>
          <w:b/>
        </w:rPr>
        <w:t xml:space="preserve"> ob primopredaji pa v slovenskem jeziku</w:t>
      </w:r>
    </w:p>
    <w:p w14:paraId="1FE75AF3" w14:textId="77777777" w:rsidR="00503FBF" w:rsidRDefault="00503FBF" w:rsidP="00503FBF">
      <w:pPr>
        <w:jc w:val="both"/>
        <w:rPr>
          <w:rFonts w:ascii="Arial Narrow" w:hAnsi="Arial Narrow" w:cs="Arial"/>
          <w:b/>
        </w:rPr>
      </w:pPr>
    </w:p>
    <w:p w14:paraId="0998D886" w14:textId="77777777" w:rsidR="00503FBF" w:rsidRDefault="00503FBF" w:rsidP="007B2808">
      <w:pPr>
        <w:pStyle w:val="Noga"/>
        <w:numPr>
          <w:ilvl w:val="0"/>
          <w:numId w:val="8"/>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47B741A7" w14:textId="77777777" w:rsidR="00503FBF" w:rsidRDefault="00503FBF" w:rsidP="00503FBF">
      <w:pPr>
        <w:pStyle w:val="Noga"/>
        <w:jc w:val="both"/>
        <w:rPr>
          <w:rFonts w:ascii="Arial Narrow" w:hAnsi="Arial Narrow" w:cs="Arial"/>
          <w:b/>
        </w:rPr>
      </w:pPr>
    </w:p>
    <w:p w14:paraId="5C5E8D9D" w14:textId="77777777" w:rsidR="00503FBF" w:rsidRDefault="00503FBF" w:rsidP="00503FBF">
      <w:pPr>
        <w:pStyle w:val="Noga"/>
        <w:jc w:val="both"/>
        <w:rPr>
          <w:rFonts w:ascii="Arial Narrow" w:hAnsi="Arial Narrow" w:cs="Arial"/>
          <w:b/>
        </w:rPr>
      </w:pPr>
    </w:p>
    <w:p w14:paraId="326BBA18" w14:textId="11C00D70" w:rsidR="00503FBF" w:rsidRDefault="00503FBF" w:rsidP="007B2808">
      <w:pPr>
        <w:numPr>
          <w:ilvl w:val="0"/>
          <w:numId w:val="8"/>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w:t>
      </w:r>
      <w:r w:rsidR="00F7564A">
        <w:rPr>
          <w:rFonts w:ascii="Arial Narrow" w:hAnsi="Arial Narrow" w:cs="Arial"/>
          <w:b/>
        </w:rPr>
        <w:t xml:space="preserve"> </w:t>
      </w:r>
      <w:r w:rsidR="00CF38B4">
        <w:rPr>
          <w:rFonts w:ascii="Arial Narrow" w:hAnsi="Arial Narrow" w:cs="Arial"/>
          <w:b/>
        </w:rPr>
        <w:t>28</w:t>
      </w:r>
      <w:r w:rsidR="003330CC" w:rsidRPr="00181666">
        <w:rPr>
          <w:rFonts w:ascii="Arial Narrow" w:hAnsi="Arial Narrow" w:cs="Arial"/>
          <w:b/>
        </w:rPr>
        <w:t>.</w:t>
      </w:r>
      <w:r w:rsidR="0087708B">
        <w:rPr>
          <w:rFonts w:ascii="Arial Narrow" w:hAnsi="Arial Narrow" w:cs="Arial"/>
          <w:b/>
        </w:rPr>
        <w:t xml:space="preserve"> </w:t>
      </w:r>
      <w:r w:rsidR="00CF38B4">
        <w:rPr>
          <w:rFonts w:ascii="Arial Narrow" w:hAnsi="Arial Narrow" w:cs="Arial"/>
          <w:b/>
        </w:rPr>
        <w:t>2</w:t>
      </w:r>
      <w:r w:rsidR="003330CC" w:rsidRPr="00181666">
        <w:rPr>
          <w:rFonts w:ascii="Arial Narrow" w:hAnsi="Arial Narrow" w:cs="Arial"/>
          <w:b/>
        </w:rPr>
        <w:t>.</w:t>
      </w:r>
      <w:r w:rsidR="008267CB">
        <w:rPr>
          <w:rFonts w:ascii="Arial Narrow" w:hAnsi="Arial Narrow" w:cs="Arial"/>
          <w:b/>
        </w:rPr>
        <w:t xml:space="preserve"> </w:t>
      </w:r>
      <w:r w:rsidR="003330CC" w:rsidRPr="00181666">
        <w:rPr>
          <w:rFonts w:ascii="Arial Narrow" w:hAnsi="Arial Narrow" w:cs="Arial"/>
          <w:b/>
        </w:rPr>
        <w:t>202</w:t>
      </w:r>
      <w:r w:rsidR="00CF38B4">
        <w:rPr>
          <w:rFonts w:ascii="Arial Narrow" w:hAnsi="Arial Narrow" w:cs="Arial"/>
          <w:b/>
        </w:rPr>
        <w:t>4</w:t>
      </w:r>
    </w:p>
    <w:p w14:paraId="69CF006F" w14:textId="77777777" w:rsidR="00503FBF" w:rsidRDefault="00503FBF" w:rsidP="00503FBF">
      <w:pPr>
        <w:ind w:left="360"/>
        <w:jc w:val="both"/>
        <w:rPr>
          <w:rFonts w:ascii="Arial Narrow" w:hAnsi="Arial Narrow" w:cs="Arial"/>
          <w:b/>
        </w:rPr>
      </w:pPr>
    </w:p>
    <w:p w14:paraId="45509ABC" w14:textId="77777777" w:rsidR="00503FBF" w:rsidRDefault="00503FBF" w:rsidP="00503FBF">
      <w:pPr>
        <w:jc w:val="both"/>
        <w:rPr>
          <w:rFonts w:ascii="Arial Narrow" w:hAnsi="Arial Narrow" w:cs="Arial"/>
          <w:b/>
        </w:rPr>
      </w:pPr>
    </w:p>
    <w:p w14:paraId="404CF42A" w14:textId="77777777" w:rsidR="00503FBF" w:rsidRDefault="00503FBF" w:rsidP="007B2808">
      <w:pPr>
        <w:numPr>
          <w:ilvl w:val="0"/>
          <w:numId w:val="8"/>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633FCF3D" w14:textId="77777777" w:rsidR="00503FBF" w:rsidRDefault="00503FBF" w:rsidP="00503FBF">
      <w:pPr>
        <w:ind w:left="360"/>
        <w:jc w:val="both"/>
        <w:rPr>
          <w:rFonts w:ascii="Arial Narrow" w:hAnsi="Arial Narrow" w:cs="Arial"/>
          <w:b/>
          <w:bCs/>
        </w:rPr>
      </w:pPr>
    </w:p>
    <w:p w14:paraId="21FE4B27" w14:textId="77777777" w:rsidR="00503FBF" w:rsidRDefault="00503FBF" w:rsidP="00503FBF">
      <w:pPr>
        <w:pStyle w:val="Noga"/>
        <w:jc w:val="both"/>
        <w:rPr>
          <w:rFonts w:ascii="Arial Narrow" w:hAnsi="Arial Narrow" w:cs="Arial"/>
          <w:b/>
          <w:i/>
          <w:iCs/>
        </w:rPr>
      </w:pPr>
    </w:p>
    <w:p w14:paraId="3395D18A" w14:textId="77777777" w:rsidR="00503FBF" w:rsidRPr="00573A6D" w:rsidRDefault="00503FBF" w:rsidP="007B2808">
      <w:pPr>
        <w:pStyle w:val="Noga"/>
        <w:numPr>
          <w:ilvl w:val="0"/>
          <w:numId w:val="8"/>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8"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6342B6">
        <w:rPr>
          <w:rFonts w:ascii="Arial Narrow" w:hAnsi="Arial Narrow"/>
          <w:sz w:val="22"/>
          <w:szCs w:val="22"/>
        </w:rPr>
        <w:t>A</w:t>
      </w:r>
      <w:r w:rsidRPr="00573A6D">
        <w:rPr>
          <w:rFonts w:ascii="Arial Narrow" w:hAnsi="Arial Narrow"/>
          <w:sz w:val="22"/>
          <w:szCs w:val="22"/>
        </w:rPr>
        <w:t>«.</w:t>
      </w:r>
    </w:p>
    <w:p w14:paraId="159461B8" w14:textId="77777777" w:rsidR="00503FBF" w:rsidRDefault="00503FBF" w:rsidP="00503FBF">
      <w:pPr>
        <w:jc w:val="both"/>
        <w:rPr>
          <w:rFonts w:ascii="Arial Narrow" w:hAnsi="Arial Narrow" w:cs="Arial"/>
          <w:b/>
        </w:rPr>
      </w:pPr>
    </w:p>
    <w:p w14:paraId="7875875D" w14:textId="77777777" w:rsidR="00503FBF" w:rsidRPr="006F7CC8" w:rsidRDefault="00503FBF" w:rsidP="007B2808">
      <w:pPr>
        <w:numPr>
          <w:ilvl w:val="0"/>
          <w:numId w:val="8"/>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9"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4FD6EB7A" w14:textId="77777777" w:rsidR="00503FBF" w:rsidRDefault="00503FBF" w:rsidP="00503FBF">
      <w:pPr>
        <w:pStyle w:val="Telobesedila-zamik2"/>
        <w:spacing w:after="0" w:line="240" w:lineRule="auto"/>
        <w:ind w:left="0"/>
        <w:jc w:val="both"/>
        <w:rPr>
          <w:rFonts w:ascii="Arial Narrow" w:hAnsi="Arial Narrow" w:cs="Arial"/>
        </w:rPr>
      </w:pPr>
    </w:p>
    <w:p w14:paraId="0314885B" w14:textId="77777777" w:rsidR="00301D98" w:rsidRDefault="00301D98" w:rsidP="00301D98">
      <w:pPr>
        <w:pStyle w:val="Telobesedila-zamik2"/>
        <w:spacing w:after="0" w:line="240" w:lineRule="auto"/>
        <w:ind w:left="360" w:firstLine="348"/>
        <w:jc w:val="both"/>
        <w:rPr>
          <w:rFonts w:ascii="Arial Narrow" w:hAnsi="Arial Narrow"/>
          <w:b/>
          <w:i/>
          <w:iCs/>
        </w:rPr>
      </w:pPr>
      <w:r w:rsidRPr="00705C24">
        <w:rPr>
          <w:rFonts w:ascii="Arial Narrow" w:hAnsi="Arial Narrow"/>
          <w:b/>
          <w:i/>
          <w:iCs/>
        </w:rPr>
        <w:t>Pri izbiri najugodnejšega ponudnika bodo uporabljena naslednja merila:</w:t>
      </w:r>
    </w:p>
    <w:p w14:paraId="45BFC727" w14:textId="77777777" w:rsidR="00301D98" w:rsidRPr="00705C24" w:rsidRDefault="00301D98" w:rsidP="00301D98">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01D98" w:rsidRPr="00705C24" w14:paraId="5DD9B769"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6947F092" w14:textId="77777777" w:rsidR="00301D98" w:rsidRPr="00705C24" w:rsidRDefault="00301D98" w:rsidP="003330CC">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07E4F3E0" w14:textId="77777777" w:rsidR="00301D98" w:rsidRPr="00705C24" w:rsidRDefault="00301D98" w:rsidP="003330CC">
            <w:pPr>
              <w:jc w:val="center"/>
              <w:rPr>
                <w:rFonts w:ascii="Arial Narrow" w:hAnsi="Arial Narrow"/>
                <w:b/>
              </w:rPr>
            </w:pPr>
            <w:r w:rsidRPr="00705C24">
              <w:rPr>
                <w:rFonts w:ascii="Arial Narrow" w:hAnsi="Arial Narrow"/>
                <w:b/>
              </w:rPr>
              <w:t>Vrednost merila</w:t>
            </w:r>
          </w:p>
          <w:p w14:paraId="756C7BE3" w14:textId="77777777" w:rsidR="00301D98" w:rsidRPr="00705C24" w:rsidRDefault="00301D98" w:rsidP="003330CC">
            <w:pPr>
              <w:jc w:val="center"/>
              <w:rPr>
                <w:rFonts w:ascii="Arial Narrow" w:hAnsi="Arial Narrow"/>
                <w:b/>
              </w:rPr>
            </w:pPr>
            <w:r w:rsidRPr="00705C24">
              <w:rPr>
                <w:rFonts w:ascii="Arial Narrow" w:hAnsi="Arial Narrow"/>
                <w:b/>
              </w:rPr>
              <w:t>v %</w:t>
            </w:r>
          </w:p>
        </w:tc>
      </w:tr>
      <w:tr w:rsidR="00301D98" w14:paraId="6CEA69F7"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045E3268" w14:textId="4637F40B" w:rsidR="00301D98" w:rsidRPr="002F7C5F" w:rsidRDefault="002F7C5F" w:rsidP="003330CC">
            <w:pPr>
              <w:pStyle w:val="Glava"/>
              <w:rPr>
                <w:rFonts w:ascii="Arial Narrow" w:hAnsi="Arial Narrow"/>
                <w:i/>
              </w:rPr>
            </w:pPr>
            <w:r w:rsidRPr="002F7C5F">
              <w:rPr>
                <w:rFonts w:ascii="Arial Narrow" w:hAnsi="Arial Narrow"/>
                <w:i/>
              </w:rPr>
              <w:t>NAJNIŽJA KONČNA PONUDBENA VREDNOST</w:t>
            </w:r>
            <w:r w:rsidR="00376496">
              <w:rPr>
                <w:rFonts w:ascii="Arial Narrow" w:hAnsi="Arial Narrow"/>
                <w:i/>
              </w:rPr>
              <w:t xml:space="preserve"> </w:t>
            </w:r>
            <w:r w:rsidR="00376496" w:rsidRPr="00230252">
              <w:rPr>
                <w:rFonts w:ascii="Arial Narrow" w:hAnsi="Arial Narrow"/>
                <w:i/>
              </w:rPr>
              <w:t>Z DDV</w:t>
            </w:r>
            <w:r w:rsidR="00EB0380">
              <w:rPr>
                <w:rFonts w:ascii="Arial Narrow" w:hAnsi="Arial Narrow"/>
                <w:i/>
              </w:rPr>
              <w:t xml:space="preserve"> V </w:t>
            </w:r>
            <w:r w:rsidR="001B7685">
              <w:rPr>
                <w:rFonts w:ascii="Arial Narrow" w:hAnsi="Arial Narrow"/>
                <w:i/>
              </w:rPr>
              <w:t>EUR</w:t>
            </w:r>
            <w:r w:rsidR="00815276">
              <w:rPr>
                <w:rFonts w:ascii="Arial Narrow" w:hAnsi="Arial Narrow"/>
                <w:i/>
              </w:rPr>
              <w:t>/SKLOP</w:t>
            </w:r>
          </w:p>
        </w:tc>
        <w:tc>
          <w:tcPr>
            <w:tcW w:w="2552" w:type="dxa"/>
            <w:tcBorders>
              <w:top w:val="single" w:sz="4" w:space="0" w:color="auto"/>
              <w:left w:val="single" w:sz="4" w:space="0" w:color="auto"/>
              <w:bottom w:val="single" w:sz="4" w:space="0" w:color="auto"/>
              <w:right w:val="single" w:sz="4" w:space="0" w:color="auto"/>
            </w:tcBorders>
          </w:tcPr>
          <w:p w14:paraId="2CC06B8A" w14:textId="77777777" w:rsidR="00301D98" w:rsidRPr="00D54E0F" w:rsidRDefault="00301D98" w:rsidP="003330CC">
            <w:pPr>
              <w:jc w:val="center"/>
              <w:rPr>
                <w:rFonts w:ascii="Arial Narrow" w:hAnsi="Arial Narrow"/>
                <w:b/>
              </w:rPr>
            </w:pPr>
            <w:r>
              <w:rPr>
                <w:rFonts w:ascii="Arial Narrow" w:hAnsi="Arial Narrow"/>
                <w:b/>
              </w:rPr>
              <w:t>100,00</w:t>
            </w:r>
          </w:p>
        </w:tc>
      </w:tr>
      <w:tr w:rsidR="00301D98" w14:paraId="26610E64"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77F02AF4" w14:textId="77777777" w:rsidR="00301D98" w:rsidRPr="00FF3281" w:rsidRDefault="00301D98" w:rsidP="003330CC">
            <w:pPr>
              <w:pStyle w:val="Glava"/>
              <w:rPr>
                <w:rFonts w:ascii="Arial Narrow" w:hAnsi="Arial Narrow"/>
                <w:b/>
                <w:i/>
              </w:rPr>
            </w:pPr>
            <w:r>
              <w:rPr>
                <w:rFonts w:ascii="Arial Narrow" w:hAnsi="Arial Narrow"/>
                <w:b/>
                <w:i/>
              </w:rPr>
              <w:t>SKUPAJ</w:t>
            </w:r>
            <w:r w:rsidR="002F7C5F">
              <w:rPr>
                <w:rFonts w:ascii="Arial Narrow" w:hAnsi="Arial Narrow"/>
                <w:b/>
                <w:i/>
              </w:rPr>
              <w:t>:</w:t>
            </w:r>
          </w:p>
        </w:tc>
        <w:tc>
          <w:tcPr>
            <w:tcW w:w="2552" w:type="dxa"/>
            <w:tcBorders>
              <w:top w:val="single" w:sz="4" w:space="0" w:color="auto"/>
              <w:left w:val="single" w:sz="4" w:space="0" w:color="auto"/>
              <w:bottom w:val="single" w:sz="4" w:space="0" w:color="auto"/>
              <w:right w:val="single" w:sz="4" w:space="0" w:color="auto"/>
            </w:tcBorders>
          </w:tcPr>
          <w:p w14:paraId="53ACC727" w14:textId="77777777" w:rsidR="00301D98" w:rsidRPr="00D54E0F" w:rsidRDefault="00301D98" w:rsidP="003330CC">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7471E964" w14:textId="77777777" w:rsidR="00B85E5D" w:rsidRDefault="00B85E5D" w:rsidP="00F021FB">
      <w:pPr>
        <w:jc w:val="both"/>
        <w:rPr>
          <w:rFonts w:ascii="Arial Narrow" w:hAnsi="Arial Narrow"/>
          <w:b/>
          <w:sz w:val="22"/>
          <w:szCs w:val="22"/>
        </w:rPr>
      </w:pPr>
    </w:p>
    <w:p w14:paraId="5113A414" w14:textId="77777777" w:rsidR="00301D98" w:rsidRPr="0069249C" w:rsidRDefault="00301D98" w:rsidP="0069249C">
      <w:pPr>
        <w:jc w:val="both"/>
        <w:rPr>
          <w:rFonts w:ascii="Arial Narrow" w:hAnsi="Arial Narrow"/>
          <w:sz w:val="22"/>
          <w:szCs w:val="22"/>
        </w:rPr>
      </w:pPr>
    </w:p>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03FBF" w14:paraId="349472EA" w14:textId="77777777" w:rsidTr="00C67C61">
        <w:trPr>
          <w:trHeight w:val="4403"/>
        </w:trPr>
        <w:tc>
          <w:tcPr>
            <w:tcW w:w="9429" w:type="dxa"/>
            <w:tcBorders>
              <w:top w:val="single" w:sz="4" w:space="0" w:color="auto"/>
              <w:left w:val="single" w:sz="6" w:space="0" w:color="auto"/>
              <w:bottom w:val="single" w:sz="6" w:space="0" w:color="auto"/>
              <w:right w:val="single" w:sz="6" w:space="0" w:color="auto"/>
            </w:tcBorders>
          </w:tcPr>
          <w:p w14:paraId="798A6BC1"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4E54B8CF" w14:textId="77777777" w:rsidR="00503FBF" w:rsidRPr="00ED4571" w:rsidRDefault="00503FBF" w:rsidP="00650AC2">
            <w:pPr>
              <w:spacing w:line="256" w:lineRule="auto"/>
              <w:rPr>
                <w:rFonts w:ascii="Arial Narrow" w:hAnsi="Arial Narrow" w:cs="Arial"/>
                <w:b/>
                <w:lang w:eastAsia="en-US"/>
              </w:rPr>
            </w:pPr>
          </w:p>
          <w:p w14:paraId="2342B40B" w14:textId="77777777" w:rsidR="00503FBF" w:rsidRDefault="00503FBF" w:rsidP="007B2808">
            <w:pPr>
              <w:numPr>
                <w:ilvl w:val="0"/>
                <w:numId w:val="9"/>
              </w:numPr>
              <w:spacing w:line="256" w:lineRule="auto"/>
              <w:rPr>
                <w:rFonts w:ascii="Arial Narrow" w:hAnsi="Arial Narrow" w:cs="Arial"/>
                <w:b/>
                <w:lang w:eastAsia="en-US"/>
              </w:rPr>
            </w:pPr>
            <w:r>
              <w:rPr>
                <w:rFonts w:ascii="Arial Narrow" w:hAnsi="Arial Narrow" w:cs="Arial"/>
                <w:b/>
                <w:lang w:eastAsia="en-US"/>
              </w:rPr>
              <w:t>Končna ponudbena vrednost z DDV</w:t>
            </w:r>
            <w:r w:rsidR="00AF23DC">
              <w:rPr>
                <w:rFonts w:ascii="Arial Narrow" w:hAnsi="Arial Narrow" w:cs="Arial"/>
                <w:b/>
                <w:lang w:eastAsia="en-US"/>
              </w:rPr>
              <w:t xml:space="preserve"> v EUR</w:t>
            </w:r>
            <w:r>
              <w:rPr>
                <w:rFonts w:ascii="Arial Narrow" w:hAnsi="Arial Narrow" w:cs="Arial"/>
                <w:b/>
                <w:lang w:eastAsia="en-US"/>
              </w:rPr>
              <w:t xml:space="preserve">   = 100%</w:t>
            </w:r>
          </w:p>
          <w:p w14:paraId="5101D17A" w14:textId="77777777"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4DCE1A19" w14:textId="77777777" w:rsidR="00503FBF" w:rsidRDefault="00503FBF" w:rsidP="00650AC2">
            <w:pPr>
              <w:spacing w:line="256" w:lineRule="auto"/>
              <w:rPr>
                <w:rFonts w:ascii="Arial Narrow" w:hAnsi="Arial Narrow" w:cs="Arial"/>
                <w:lang w:eastAsia="en-US"/>
              </w:rPr>
            </w:pPr>
          </w:p>
          <w:p w14:paraId="76CC16AF"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Primer izračuna:</w:t>
            </w:r>
          </w:p>
          <w:p w14:paraId="0E8F1D1B"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A     5.000,00 EUR</w:t>
            </w:r>
          </w:p>
          <w:p w14:paraId="235C4D15"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B     4.800,00 EUR</w:t>
            </w:r>
          </w:p>
          <w:p w14:paraId="2705E1EB"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C     4.900,00 EUR</w:t>
            </w:r>
          </w:p>
          <w:p w14:paraId="27B8AC32" w14:textId="77777777" w:rsidR="00503FBF" w:rsidRDefault="00503FBF" w:rsidP="00650AC2">
            <w:pPr>
              <w:spacing w:line="256" w:lineRule="auto"/>
              <w:rPr>
                <w:rFonts w:ascii="Arial Narrow" w:hAnsi="Arial Narrow" w:cs="Arial"/>
                <w:lang w:eastAsia="en-US"/>
              </w:rPr>
            </w:pPr>
          </w:p>
          <w:p w14:paraId="72B2BA00"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4D9688E9"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Izračun za ponudbo C:</w:t>
            </w:r>
          </w:p>
          <w:p w14:paraId="230F36AD" w14:textId="77777777" w:rsidR="00503FBF" w:rsidRDefault="00503FBF" w:rsidP="00650AC2">
            <w:pPr>
              <w:spacing w:line="256" w:lineRule="auto"/>
              <w:rPr>
                <w:rFonts w:ascii="Arial Narrow" w:hAnsi="Arial Narrow" w:cs="Arial"/>
                <w:lang w:eastAsia="en-US"/>
              </w:rPr>
            </w:pPr>
          </w:p>
          <w:p w14:paraId="19B1512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4282475D"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1AF8959A" w14:textId="77777777" w:rsidR="00503FBF" w:rsidRDefault="00503FBF" w:rsidP="00650AC2">
            <w:pPr>
              <w:spacing w:line="256" w:lineRule="auto"/>
              <w:rPr>
                <w:rFonts w:ascii="Arial Narrow" w:hAnsi="Arial Narrow" w:cs="Arial"/>
                <w:lang w:eastAsia="en-US"/>
              </w:rPr>
            </w:pPr>
          </w:p>
          <w:p w14:paraId="4D8FEE1D"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5AEBF14"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3BE5355D" w14:textId="77777777" w:rsidR="00503FBF" w:rsidRDefault="00503FBF" w:rsidP="00650AC2">
            <w:pPr>
              <w:spacing w:line="256" w:lineRule="auto"/>
              <w:rPr>
                <w:rFonts w:ascii="Arial Narrow" w:hAnsi="Arial Narrow" w:cs="Arial"/>
                <w:lang w:eastAsia="en-US"/>
              </w:rPr>
            </w:pPr>
          </w:p>
          <w:p w14:paraId="633CF51E"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3E094DE1" w14:textId="77777777" w:rsidR="004175F8" w:rsidRDefault="004175F8" w:rsidP="007E2F1D">
      <w:pPr>
        <w:pStyle w:val="Telobesedila-zamik2"/>
        <w:spacing w:after="0" w:line="240" w:lineRule="auto"/>
        <w:ind w:left="0"/>
        <w:jc w:val="both"/>
        <w:rPr>
          <w:rFonts w:ascii="Arial Narrow" w:hAnsi="Arial Narrow"/>
          <w:sz w:val="22"/>
          <w:szCs w:val="22"/>
        </w:rPr>
      </w:pPr>
    </w:p>
    <w:p w14:paraId="05FD8689" w14:textId="77777777" w:rsidR="00A914BF" w:rsidRPr="00230252" w:rsidRDefault="00A914BF" w:rsidP="00A914BF">
      <w:pPr>
        <w:jc w:val="both"/>
        <w:rPr>
          <w:rFonts w:ascii="Arial Narrow" w:hAnsi="Arial Narrow"/>
          <w:b/>
          <w:sz w:val="22"/>
          <w:szCs w:val="22"/>
        </w:rPr>
      </w:pPr>
      <w:r w:rsidRPr="00230252">
        <w:rPr>
          <w:rFonts w:ascii="Arial Narrow" w:hAnsi="Arial Narrow"/>
          <w:b/>
          <w:sz w:val="22"/>
          <w:szCs w:val="22"/>
        </w:rPr>
        <w:t>Izbira v primeru cenovno enakih ponudb:</w:t>
      </w:r>
    </w:p>
    <w:p w14:paraId="6A1EE86B" w14:textId="77777777" w:rsidR="00230252" w:rsidRPr="00666D7A" w:rsidRDefault="00230252" w:rsidP="00A914BF">
      <w:pPr>
        <w:jc w:val="both"/>
        <w:rPr>
          <w:rFonts w:ascii="Arial Narrow" w:hAnsi="Arial Narrow"/>
          <w:b/>
          <w:sz w:val="22"/>
          <w:szCs w:val="22"/>
          <w:highlight w:val="yellow"/>
        </w:rPr>
      </w:pPr>
    </w:p>
    <w:p w14:paraId="3EC748FB" w14:textId="77777777" w:rsidR="00230252" w:rsidRPr="00230252" w:rsidRDefault="00230252" w:rsidP="00230252">
      <w:pPr>
        <w:pStyle w:val="Pripombabesedilo"/>
        <w:jc w:val="both"/>
        <w:rPr>
          <w:rFonts w:ascii="Arial Narrow" w:hAnsi="Arial Narrow"/>
          <w:sz w:val="22"/>
          <w:szCs w:val="22"/>
        </w:rPr>
      </w:pPr>
      <w:r w:rsidRPr="00230252">
        <w:rPr>
          <w:rFonts w:ascii="Arial Narrow" w:hAnsi="Arial Narrow"/>
          <w:sz w:val="22"/>
          <w:szCs w:val="22"/>
        </w:rPr>
        <w:t>V primeru, da naročnik najugodnejšega dopustnega ponudnika za posamezni sklop ne bo mogel izbrati, ker bodo imeli ponudniki, ki so oddali dopustno ponudbo v posameznem sklopu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v posameznem sklopu oziroma enako najnižjo končno ponudbeno vrednostjo z DDV v posameznem sklopu. O datumu, uri in kraju žrebanja bo naročnik te ponudnike pisno obvestil. Žrebanje bo opravljeno z vlečenjem listkov. Naročilo za posamezni sklop bo oddano tistemu ponudniku, ki bo izžreban v posameznem sklopu.</w:t>
      </w:r>
    </w:p>
    <w:p w14:paraId="7E47A58A" w14:textId="77777777" w:rsidR="00E35573" w:rsidRDefault="00E35573" w:rsidP="00503FBF">
      <w:pPr>
        <w:pStyle w:val="Noga"/>
        <w:rPr>
          <w:rFonts w:ascii="Arial Narrow" w:hAnsi="Arial Narrow" w:cs="Arial"/>
        </w:rPr>
      </w:pPr>
    </w:p>
    <w:p w14:paraId="1DA68F9A" w14:textId="77777777" w:rsidR="00503FBF" w:rsidRPr="00181666" w:rsidRDefault="00503FBF" w:rsidP="007B2808">
      <w:pPr>
        <w:pStyle w:val="Telobesedila"/>
        <w:numPr>
          <w:ilvl w:val="0"/>
          <w:numId w:val="8"/>
        </w:numPr>
        <w:spacing w:after="220" w:line="220" w:lineRule="atLeast"/>
        <w:rPr>
          <w:rFonts w:ascii="Arial Narrow" w:hAnsi="Arial Narrow" w:cs="Arial"/>
          <w:b/>
          <w:i/>
          <w:iCs/>
          <w:sz w:val="23"/>
        </w:rPr>
      </w:pPr>
      <w:r>
        <w:rPr>
          <w:rFonts w:ascii="Arial Narrow" w:hAnsi="Arial Narrow" w:cs="Arial"/>
          <w:b/>
          <w:i/>
          <w:iCs/>
          <w:color w:val="000000"/>
          <w:sz w:val="23"/>
        </w:rPr>
        <w:t xml:space="preserve">Rok izvedbe: </w:t>
      </w:r>
      <w:r w:rsidR="00843016">
        <w:rPr>
          <w:rFonts w:ascii="Arial Narrow" w:hAnsi="Arial Narrow" w:cs="Arial"/>
          <w:b/>
          <w:i/>
          <w:iCs/>
          <w:color w:val="000000"/>
          <w:sz w:val="23"/>
        </w:rPr>
        <w:t xml:space="preserve">sukcesivna dobava </w:t>
      </w:r>
      <w:r w:rsidR="00E90F87" w:rsidRPr="00181666">
        <w:rPr>
          <w:rFonts w:ascii="Arial Narrow" w:hAnsi="Arial Narrow" w:cs="Arial"/>
          <w:b/>
          <w:i/>
          <w:iCs/>
          <w:sz w:val="23"/>
        </w:rPr>
        <w:t xml:space="preserve">v skladu </w:t>
      </w:r>
      <w:r w:rsidR="007A4858">
        <w:rPr>
          <w:rFonts w:ascii="Arial Narrow" w:hAnsi="Arial Narrow" w:cs="Arial"/>
          <w:b/>
          <w:i/>
          <w:iCs/>
          <w:sz w:val="23"/>
        </w:rPr>
        <w:t>s</w:t>
      </w:r>
      <w:r w:rsidR="00E90F87" w:rsidRPr="00181666">
        <w:rPr>
          <w:rFonts w:ascii="Arial Narrow" w:hAnsi="Arial Narrow" w:cs="Arial"/>
          <w:b/>
          <w:i/>
          <w:iCs/>
          <w:sz w:val="23"/>
        </w:rPr>
        <w:t xml:space="preserve"> pogodb</w:t>
      </w:r>
      <w:r w:rsidR="007A4858">
        <w:rPr>
          <w:rFonts w:ascii="Arial Narrow" w:hAnsi="Arial Narrow" w:cs="Arial"/>
          <w:b/>
          <w:i/>
          <w:iCs/>
          <w:sz w:val="23"/>
        </w:rPr>
        <w:t>o</w:t>
      </w:r>
    </w:p>
    <w:p w14:paraId="19DFD326" w14:textId="77777777" w:rsidR="006F089C" w:rsidRPr="00870872" w:rsidRDefault="00503FBF" w:rsidP="007B2808">
      <w:pPr>
        <w:pStyle w:val="Telobesedila"/>
        <w:numPr>
          <w:ilvl w:val="0"/>
          <w:numId w:val="8"/>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sidR="00843016" w:rsidRPr="00843016">
        <w:rPr>
          <w:rFonts w:ascii="Arial Narrow" w:hAnsi="Arial Narrow" w:cs="Arial"/>
          <w:b/>
          <w:color w:val="000000"/>
          <w:sz w:val="23"/>
          <w:szCs w:val="23"/>
        </w:rPr>
        <w:t>v skladu z določili v vzorcu pogodbe</w:t>
      </w:r>
    </w:p>
    <w:p w14:paraId="3AB4283B" w14:textId="77777777" w:rsidR="00503FBF" w:rsidRDefault="00503FBF" w:rsidP="007B2808">
      <w:pPr>
        <w:pStyle w:val="Telobesedila"/>
        <w:numPr>
          <w:ilvl w:val="0"/>
          <w:numId w:val="8"/>
        </w:numPr>
        <w:spacing w:after="220" w:line="220" w:lineRule="atLeast"/>
        <w:rPr>
          <w:rFonts w:ascii="Arial Narrow" w:hAnsi="Arial Narrow" w:cs="Arial"/>
          <w:b/>
          <w:i/>
          <w:iCs/>
          <w:sz w:val="23"/>
        </w:rPr>
      </w:pPr>
      <w:r>
        <w:rPr>
          <w:rFonts w:ascii="Arial Narrow" w:hAnsi="Arial Narrow" w:cs="Arial"/>
          <w:b/>
          <w:i/>
          <w:iCs/>
          <w:sz w:val="23"/>
        </w:rPr>
        <w:t>Finančna zavarovanja:</w:t>
      </w:r>
    </w:p>
    <w:p w14:paraId="2C782797" w14:textId="77777777" w:rsidR="00503FBF" w:rsidRDefault="00503FBF" w:rsidP="00503FBF">
      <w:pPr>
        <w:pStyle w:val="Noga"/>
        <w:jc w:val="both"/>
        <w:rPr>
          <w:rFonts w:ascii="Arial Narrow" w:hAnsi="Arial Narrow" w:cs="Arial"/>
          <w:b/>
          <w:bCs/>
          <w:sz w:val="22"/>
          <w:szCs w:val="22"/>
        </w:rPr>
      </w:pPr>
    </w:p>
    <w:p w14:paraId="1893A2A0" w14:textId="4DE17D42" w:rsidR="007A4858" w:rsidRDefault="00843016" w:rsidP="007A4858">
      <w:pPr>
        <w:tabs>
          <w:tab w:val="left" w:pos="993"/>
          <w:tab w:val="left" w:pos="1560"/>
        </w:tabs>
        <w:jc w:val="both"/>
        <w:rPr>
          <w:rFonts w:ascii="Arial Narrow" w:hAnsi="Arial Narrow" w:cs="Arial"/>
          <w:b/>
          <w:bCs/>
          <w:sz w:val="22"/>
          <w:szCs w:val="22"/>
          <w:lang w:val="x-none" w:eastAsia="x-none"/>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w:t>
      </w:r>
      <w:r w:rsidR="00A91A9A">
        <w:rPr>
          <w:rFonts w:ascii="Arial Narrow" w:hAnsi="Arial Narrow" w:cs="Arial"/>
          <w:b/>
          <w:bCs/>
          <w:sz w:val="22"/>
          <w:szCs w:val="22"/>
          <w:lang w:eastAsia="x-none"/>
        </w:rPr>
        <w:t>u</w:t>
      </w:r>
      <w:r w:rsidRPr="00843016">
        <w:rPr>
          <w:rFonts w:ascii="Arial Narrow" w:hAnsi="Arial Narrow" w:cs="Arial"/>
          <w:b/>
          <w:bCs/>
          <w:sz w:val="22"/>
          <w:szCs w:val="22"/>
          <w:lang w:val="x-none" w:eastAsia="x-none"/>
        </w:rPr>
        <w:t xml:space="preserve"> pogodb</w:t>
      </w:r>
      <w:r w:rsidR="00A91A9A">
        <w:rPr>
          <w:rFonts w:ascii="Arial Narrow" w:hAnsi="Arial Narrow" w:cs="Arial"/>
          <w:b/>
          <w:bCs/>
          <w:sz w:val="22"/>
          <w:szCs w:val="22"/>
          <w:lang w:eastAsia="x-none"/>
        </w:rPr>
        <w:t>e</w:t>
      </w:r>
      <w:r w:rsidRPr="00843016">
        <w:rPr>
          <w:rFonts w:ascii="Arial Narrow" w:hAnsi="Arial Narrow" w:cs="Arial"/>
          <w:b/>
          <w:bCs/>
          <w:sz w:val="22"/>
          <w:szCs w:val="22"/>
          <w:lang w:val="x-none" w:eastAsia="x-none"/>
        </w:rPr>
        <w:t>, ki so del te razpisne dokumentacije.</w:t>
      </w:r>
    </w:p>
    <w:p w14:paraId="72D294A3" w14:textId="77777777" w:rsidR="00376496" w:rsidRDefault="00376496" w:rsidP="007A4858">
      <w:pPr>
        <w:tabs>
          <w:tab w:val="left" w:pos="993"/>
          <w:tab w:val="left" w:pos="1560"/>
        </w:tabs>
        <w:jc w:val="both"/>
        <w:rPr>
          <w:rFonts w:ascii="Arial Narrow" w:hAnsi="Arial Narrow" w:cs="Arial"/>
          <w:b/>
          <w:bCs/>
          <w:sz w:val="22"/>
          <w:szCs w:val="22"/>
          <w:lang w:val="x-none" w:eastAsia="x-none"/>
        </w:rPr>
      </w:pPr>
    </w:p>
    <w:p w14:paraId="139D1A1E" w14:textId="77777777" w:rsidR="009D404F" w:rsidRDefault="009D404F" w:rsidP="006F28D4">
      <w:pPr>
        <w:rPr>
          <w:rFonts w:ascii="Arial Narrow" w:hAnsi="Arial Narrow" w:cs="Arial"/>
          <w:i/>
          <w:sz w:val="22"/>
          <w:szCs w:val="22"/>
        </w:rPr>
      </w:pPr>
    </w:p>
    <w:p w14:paraId="0CFFAFC4" w14:textId="77777777" w:rsidR="00C14CF4" w:rsidRDefault="00C14CF4" w:rsidP="000E205B">
      <w:pPr>
        <w:jc w:val="center"/>
        <w:rPr>
          <w:rFonts w:ascii="Arial Narrow" w:hAnsi="Arial Narrow"/>
          <w:b/>
        </w:rPr>
      </w:pPr>
      <w:r>
        <w:rPr>
          <w:rFonts w:ascii="Arial Narrow" w:hAnsi="Arial Narrow"/>
          <w:b/>
        </w:rPr>
        <w:lastRenderedPageBreak/>
        <w:t>NAVODILO ZA IZPOLNJEVANJE PREDRAČUNA (DRUGI DOKUMENTI)</w:t>
      </w:r>
    </w:p>
    <w:p w14:paraId="4806B4E4" w14:textId="77777777" w:rsidR="00C14CF4" w:rsidRDefault="00C14CF4" w:rsidP="00C14CF4">
      <w:pPr>
        <w:jc w:val="both"/>
        <w:rPr>
          <w:rFonts w:ascii="Arial Narrow" w:hAnsi="Arial Narrow"/>
          <w:b/>
        </w:rPr>
      </w:pPr>
    </w:p>
    <w:p w14:paraId="44565BA1" w14:textId="77777777" w:rsidR="00C14CF4" w:rsidRDefault="00C14CF4" w:rsidP="00C14CF4">
      <w:p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14:paraId="4006104C" w14:textId="77777777" w:rsidR="00C14CF4" w:rsidRDefault="00C14CF4" w:rsidP="00C14CF4">
      <w:pPr>
        <w:ind w:left="644"/>
        <w:jc w:val="both"/>
        <w:rPr>
          <w:rFonts w:ascii="Arial Narrow" w:hAnsi="Arial Narrow"/>
        </w:rPr>
      </w:pPr>
    </w:p>
    <w:p w14:paraId="43AC0129" w14:textId="58410210" w:rsidR="00C14CF4" w:rsidRPr="00F24318" w:rsidRDefault="00C14CF4" w:rsidP="00C14CF4">
      <w:pPr>
        <w:jc w:val="both"/>
        <w:rPr>
          <w:rFonts w:ascii="Arial Narrow" w:hAnsi="Arial Narrow"/>
        </w:rPr>
      </w:pPr>
      <w:r>
        <w:rPr>
          <w:rFonts w:ascii="Arial Narrow" w:hAnsi="Arial Narrow"/>
        </w:rPr>
        <w:t xml:space="preserve">TABELA JE PRIPRAVLJENA V EXCELU IN SHRANJENA POD IMENOM: </w:t>
      </w:r>
      <w:r w:rsidRPr="007F75C6">
        <w:rPr>
          <w:rFonts w:ascii="Arial Narrow" w:hAnsi="Arial Narrow"/>
          <w:b/>
        </w:rPr>
        <w:t>84508011</w:t>
      </w:r>
      <w:r w:rsidR="007F75C6" w:rsidRPr="007F75C6">
        <w:rPr>
          <w:rFonts w:ascii="Arial Narrow" w:hAnsi="Arial Narrow"/>
          <w:b/>
        </w:rPr>
        <w:t>8</w:t>
      </w:r>
      <w:r w:rsidRPr="007F75C6">
        <w:rPr>
          <w:rFonts w:ascii="Arial Narrow" w:hAnsi="Arial Narrow"/>
          <w:b/>
        </w:rPr>
        <w:t>-</w:t>
      </w:r>
      <w:r w:rsidR="00086A20">
        <w:rPr>
          <w:rFonts w:ascii="Arial Narrow" w:hAnsi="Arial Narrow"/>
          <w:b/>
        </w:rPr>
        <w:t>149</w:t>
      </w:r>
      <w:r w:rsidR="008267CB" w:rsidRPr="007F75C6">
        <w:rPr>
          <w:rFonts w:ascii="Arial Narrow" w:hAnsi="Arial Narrow"/>
          <w:b/>
        </w:rPr>
        <w:t>-2</w:t>
      </w:r>
      <w:r w:rsidR="007F75C6" w:rsidRPr="007F75C6">
        <w:rPr>
          <w:rFonts w:ascii="Arial Narrow" w:hAnsi="Arial Narrow"/>
          <w:b/>
        </w:rPr>
        <w:t>3</w:t>
      </w:r>
      <w:r w:rsidRPr="007F75C6">
        <w:rPr>
          <w:rFonts w:ascii="Arial Narrow" w:hAnsi="Arial Narrow"/>
          <w:b/>
        </w:rPr>
        <w:t>_001</w:t>
      </w:r>
      <w:r w:rsidRPr="00161DFD">
        <w:rPr>
          <w:rFonts w:ascii="Arial Narrow" w:hAnsi="Arial Narrow"/>
          <w:b/>
        </w:rPr>
        <w:t>.xlsx</w:t>
      </w:r>
      <w:r w:rsidRPr="00D73075">
        <w:rPr>
          <w:rFonts w:ascii="Arial Narrow" w:hAnsi="Arial Narrow"/>
        </w:rPr>
        <w:t xml:space="preserve"> </w:t>
      </w:r>
      <w:r>
        <w:rPr>
          <w:rFonts w:ascii="Arial Narrow" w:hAnsi="Arial Narrow"/>
        </w:rPr>
        <w:t xml:space="preserve">PONUDNIKOM, ZARADI ZAGOTAVLJANJA VNOSA PONUDB V INFORMACIJSKI SISTEM, NI DOVOLJENO SPREMINJATI IMENA DATOTEKE NITI KAKORKOLI SPREMINJATI OBLIKE, NASTAVITVE ALI VSEBINE TABELE (npr. ime stolpca, formule, št. decimalnih mest ipd.), TUDI NI DOVOLJENO </w:t>
      </w:r>
      <w:r w:rsidRPr="00F24318">
        <w:rPr>
          <w:rFonts w:ascii="Arial Narrow" w:hAnsi="Arial Narrow"/>
        </w:rPr>
        <w:t>DODAJANJE ALI BRISANJE VRSTIC ALI STOLPCEV.</w:t>
      </w:r>
    </w:p>
    <w:p w14:paraId="38B55BA9" w14:textId="77777777" w:rsidR="00C14CF4" w:rsidRPr="00F24318" w:rsidRDefault="00C14CF4" w:rsidP="00C14CF4">
      <w:pPr>
        <w:ind w:left="644"/>
        <w:jc w:val="both"/>
        <w:rPr>
          <w:rFonts w:ascii="Arial Narrow" w:hAnsi="Arial Narrow"/>
        </w:rPr>
      </w:pPr>
    </w:p>
    <w:p w14:paraId="208A2D1A" w14:textId="77777777" w:rsidR="00C14CF4" w:rsidRDefault="00C14CF4" w:rsidP="00C14CF4">
      <w:pPr>
        <w:jc w:val="both"/>
        <w:rPr>
          <w:rFonts w:ascii="Arial Narrow" w:hAnsi="Arial Narrow"/>
        </w:rPr>
      </w:pPr>
      <w:r w:rsidRPr="00F24318">
        <w:rPr>
          <w:rFonts w:ascii="Arial Narrow" w:hAnsi="Arial Narrow"/>
        </w:rPr>
        <w:t>IZPOLNJEVANJE TABELE PREDRAČUNA:</w:t>
      </w:r>
      <w:r>
        <w:rPr>
          <w:rFonts w:ascii="Arial Narrow" w:hAnsi="Arial Narrow"/>
        </w:rPr>
        <w:t xml:space="preserve"> </w:t>
      </w:r>
    </w:p>
    <w:p w14:paraId="6FF0F597" w14:textId="1F218451" w:rsidR="00C14CF4" w:rsidRPr="00161DFD" w:rsidRDefault="00C14CF4" w:rsidP="007B2808">
      <w:pPr>
        <w:pStyle w:val="Odstavekseznama"/>
        <w:numPr>
          <w:ilvl w:val="0"/>
          <w:numId w:val="14"/>
        </w:numPr>
        <w:spacing w:line="260" w:lineRule="atLeast"/>
        <w:jc w:val="both"/>
        <w:rPr>
          <w:rFonts w:ascii="Arial Narrow" w:hAnsi="Arial Narrow"/>
          <w:b/>
        </w:rPr>
      </w:pPr>
      <w:r w:rsidRPr="00161DFD">
        <w:rPr>
          <w:rFonts w:ascii="Arial Narrow" w:hAnsi="Arial Narrow"/>
          <w:b/>
        </w:rPr>
        <w:t>Datoteka:</w:t>
      </w:r>
      <w:r w:rsidRPr="00161DFD">
        <w:rPr>
          <w:rFonts w:ascii="Arial Narrow" w:hAnsi="Arial Narrow"/>
        </w:rPr>
        <w:t xml:space="preserve"> </w:t>
      </w:r>
      <w:r w:rsidRPr="007F75C6">
        <w:rPr>
          <w:rFonts w:ascii="Arial Narrow" w:hAnsi="Arial Narrow"/>
          <w:b/>
        </w:rPr>
        <w:t>84508011</w:t>
      </w:r>
      <w:r w:rsidR="007F75C6" w:rsidRPr="007F75C6">
        <w:rPr>
          <w:rFonts w:ascii="Arial Narrow" w:hAnsi="Arial Narrow"/>
          <w:b/>
        </w:rPr>
        <w:t>8</w:t>
      </w:r>
      <w:r w:rsidRPr="007F75C6">
        <w:rPr>
          <w:rFonts w:ascii="Arial Narrow" w:hAnsi="Arial Narrow"/>
          <w:b/>
        </w:rPr>
        <w:t>-</w:t>
      </w:r>
      <w:r w:rsidR="00086A20">
        <w:rPr>
          <w:rFonts w:ascii="Arial Narrow" w:hAnsi="Arial Narrow"/>
          <w:b/>
        </w:rPr>
        <w:t>149-</w:t>
      </w:r>
      <w:r w:rsidR="008267CB" w:rsidRPr="007F75C6">
        <w:rPr>
          <w:rFonts w:ascii="Arial Narrow" w:hAnsi="Arial Narrow"/>
          <w:b/>
        </w:rPr>
        <w:t>2</w:t>
      </w:r>
      <w:r w:rsidR="007F75C6" w:rsidRPr="007F75C6">
        <w:rPr>
          <w:rFonts w:ascii="Arial Narrow" w:hAnsi="Arial Narrow"/>
          <w:b/>
        </w:rPr>
        <w:t>3</w:t>
      </w:r>
      <w:r w:rsidRPr="007F75C6">
        <w:rPr>
          <w:rFonts w:ascii="Arial Narrow" w:hAnsi="Arial Narrow"/>
          <w:b/>
        </w:rPr>
        <w:t>_001</w:t>
      </w:r>
      <w:r w:rsidRPr="00161DFD">
        <w:rPr>
          <w:rFonts w:ascii="Arial Narrow" w:hAnsi="Arial Narrow"/>
          <w:b/>
        </w:rPr>
        <w:t>.xlsx</w:t>
      </w:r>
    </w:p>
    <w:p w14:paraId="0A0A9613" w14:textId="77777777" w:rsidR="00C14CF4" w:rsidRDefault="00C14CF4" w:rsidP="007B2808">
      <w:pPr>
        <w:numPr>
          <w:ilvl w:val="0"/>
          <w:numId w:val="14"/>
        </w:numPr>
        <w:jc w:val="both"/>
        <w:rPr>
          <w:rFonts w:ascii="Arial Narrow" w:hAnsi="Arial Narrow"/>
        </w:rPr>
      </w:pPr>
      <w:r>
        <w:rPr>
          <w:rFonts w:ascii="Arial Narrow" w:hAnsi="Arial Narrow"/>
        </w:rPr>
        <w:t>Ponudnik mora, za sklope, ki jih ponuja,  izpolniti VNOSNO tabelo in sicer stolpce:</w:t>
      </w:r>
    </w:p>
    <w:p w14:paraId="532BFFE3" w14:textId="77777777" w:rsidR="00C14CF4" w:rsidRDefault="00C14CF4" w:rsidP="007B2808">
      <w:pPr>
        <w:numPr>
          <w:ilvl w:val="0"/>
          <w:numId w:val="14"/>
        </w:numPr>
        <w:jc w:val="both"/>
        <w:rPr>
          <w:rFonts w:ascii="Arial Narrow" w:hAnsi="Arial Narrow"/>
        </w:rPr>
      </w:pPr>
      <w:r>
        <w:rPr>
          <w:rFonts w:ascii="Arial Narrow" w:hAnsi="Arial Narrow"/>
        </w:rPr>
        <w:t>G, I, J in N (stolpci so pobarvani) izračun v ostalih stolpcih  se nato izvrši samodejno na osnovi že vnesenih formul.</w:t>
      </w:r>
    </w:p>
    <w:p w14:paraId="5A048F04" w14:textId="53EC393B" w:rsidR="00C14CF4" w:rsidRDefault="00C14CF4" w:rsidP="007B2808">
      <w:pPr>
        <w:numPr>
          <w:ilvl w:val="0"/>
          <w:numId w:val="14"/>
        </w:numPr>
        <w:jc w:val="both"/>
        <w:rPr>
          <w:rFonts w:ascii="Arial Narrow" w:hAnsi="Arial Narrow"/>
        </w:rPr>
      </w:pPr>
      <w:r>
        <w:rPr>
          <w:rFonts w:ascii="Arial Narrow" w:hAnsi="Arial Narrow"/>
        </w:rPr>
        <w:t xml:space="preserve">Cena na EM brez DDV (stolpec N) mora biti vnesena na štiri (4) mesta natančno. </w:t>
      </w:r>
      <w:r w:rsidR="00E96162">
        <w:rPr>
          <w:rFonts w:ascii="Arial Narrow" w:hAnsi="Arial Narrow"/>
        </w:rPr>
        <w:t xml:space="preserve">Če </w:t>
      </w:r>
      <w:r>
        <w:rPr>
          <w:rFonts w:ascii="Arial Narrow" w:hAnsi="Arial Narrow"/>
        </w:rPr>
        <w:t>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7BEF6756" w14:textId="77777777" w:rsidR="00C14CF4" w:rsidRDefault="00C14CF4" w:rsidP="007B2808">
      <w:pPr>
        <w:numPr>
          <w:ilvl w:val="0"/>
          <w:numId w:val="14"/>
        </w:numPr>
        <w:jc w:val="both"/>
        <w:rPr>
          <w:rFonts w:ascii="Arial Narrow" w:hAnsi="Arial Narrow"/>
        </w:rPr>
      </w:pPr>
      <w:r>
        <w:rPr>
          <w:rFonts w:ascii="Arial Narrow" w:hAnsi="Arial Narrow"/>
        </w:rPr>
        <w:t xml:space="preserve">V končni ponudbeni vrednosti z DDV morajo biti zajeti vsi odvisni stroški (kot npr. trošarine, takse, zavarovanja, embalaža, transportna embalaža, prevoz, testiranja </w:t>
      </w:r>
      <w:proofErr w:type="spellStart"/>
      <w:r>
        <w:rPr>
          <w:rFonts w:ascii="Arial Narrow" w:hAnsi="Arial Narrow"/>
        </w:rPr>
        <w:t>itd</w:t>
      </w:r>
      <w:proofErr w:type="spellEnd"/>
      <w:r>
        <w:rPr>
          <w:rFonts w:ascii="Arial Narrow" w:hAnsi="Arial Narrow"/>
        </w:rPr>
        <w:t>), upoštevani vsi ponujenimi popusti in DDV.</w:t>
      </w:r>
    </w:p>
    <w:p w14:paraId="2A5C5B1C" w14:textId="77777777" w:rsidR="00C14CF4" w:rsidRPr="001A63DE" w:rsidRDefault="00C14CF4" w:rsidP="00C14CF4">
      <w:pPr>
        <w:jc w:val="both"/>
        <w:rPr>
          <w:rFonts w:ascii="Arial Narrow" w:hAnsi="Arial Narrow"/>
          <w:b/>
          <w:i/>
          <w:sz w:val="22"/>
          <w:szCs w:val="22"/>
        </w:rPr>
      </w:pPr>
    </w:p>
    <w:p w14:paraId="3420073B" w14:textId="77777777" w:rsidR="00B73C32" w:rsidRPr="00277D9E" w:rsidRDefault="00B73C32" w:rsidP="009D404F">
      <w:pPr>
        <w:jc w:val="both"/>
        <w:rPr>
          <w:rFonts w:ascii="Arial Narrow" w:hAnsi="Arial Narrow" w:cs="Arial"/>
          <w:b/>
        </w:rPr>
      </w:pPr>
      <w:r>
        <w:rPr>
          <w:rFonts w:ascii="Arial Narrow" w:hAnsi="Arial Narrow" w:cs="Arial"/>
          <w:b/>
        </w:rPr>
        <w:t>Ponudnik mora oddati ponudbo za vse postavke znotraj posameznega sklopa, za katerega oddaja ponudbo. Naročnik bo ponudbo ponudnika, ki ne bo oddal ponudbe za vse postavke znotraj posameznega sklopa, izključil iz postopka, in sicer kot nedopustno.</w:t>
      </w:r>
    </w:p>
    <w:p w14:paraId="70AE6520" w14:textId="77777777" w:rsidR="00C14CF4" w:rsidRPr="009D404F" w:rsidRDefault="00C14CF4" w:rsidP="009D404F">
      <w:pPr>
        <w:jc w:val="both"/>
        <w:rPr>
          <w:rFonts w:ascii="Arial Narrow" w:hAnsi="Arial Narrow"/>
          <w:b/>
        </w:rPr>
      </w:pPr>
    </w:p>
    <w:p w14:paraId="6D6A77BB" w14:textId="77777777" w:rsidR="00B73C32" w:rsidRDefault="00B73C32" w:rsidP="009D404F">
      <w:pPr>
        <w:pStyle w:val="Pripombabesedilo"/>
        <w:jc w:val="both"/>
        <w:rPr>
          <w:rFonts w:ascii="Arial Narrow" w:hAnsi="Arial Narrow"/>
          <w:sz w:val="24"/>
          <w:szCs w:val="24"/>
        </w:rPr>
      </w:pPr>
      <w:r w:rsidRPr="009D404F">
        <w:rPr>
          <w:rFonts w:ascii="Arial Narrow" w:hAnsi="Arial Narrow"/>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9D404F">
        <w:rPr>
          <w:rFonts w:ascii="Arial Narrow" w:hAnsi="Arial Narrow"/>
          <w:sz w:val="24"/>
          <w:szCs w:val="24"/>
        </w:rPr>
        <w:t>excel</w:t>
      </w:r>
      <w:proofErr w:type="spellEnd"/>
      <w:r w:rsidR="00CF7DD7">
        <w:rPr>
          <w:rFonts w:ascii="Arial Narrow" w:hAnsi="Arial Narrow"/>
          <w:sz w:val="24"/>
          <w:szCs w:val="24"/>
        </w:rPr>
        <w:t>.</w:t>
      </w:r>
      <w:r w:rsidRPr="009D404F">
        <w:rPr>
          <w:rFonts w:ascii="Arial Narrow" w:hAnsi="Arial Narrow"/>
          <w:sz w:val="24"/>
          <w:szCs w:val="24"/>
        </w:rPr>
        <w:t xml:space="preserve"> »Skupna ponudbena vrednost«, ki bo vpisana v istoimenski razdelek in dokument, ki bo naložen kot predračun v del »Predračun«, bosta razvidna in dostopna na javnem odpiranju ponudb. </w:t>
      </w:r>
    </w:p>
    <w:p w14:paraId="096B06FB" w14:textId="77777777" w:rsidR="005921BF" w:rsidRPr="009D404F" w:rsidRDefault="005921BF" w:rsidP="009D404F">
      <w:pPr>
        <w:pStyle w:val="Pripombabesedilo"/>
        <w:jc w:val="both"/>
        <w:rPr>
          <w:rFonts w:ascii="Arial Narrow" w:hAnsi="Arial Narrow"/>
          <w:sz w:val="24"/>
          <w:szCs w:val="24"/>
        </w:rPr>
      </w:pPr>
    </w:p>
    <w:p w14:paraId="28802B8F" w14:textId="77777777" w:rsidR="00B73C32" w:rsidRPr="009D404F" w:rsidRDefault="00B73C32" w:rsidP="009D404F">
      <w:pPr>
        <w:pStyle w:val="Pripombabesedilo"/>
        <w:jc w:val="both"/>
        <w:rPr>
          <w:rFonts w:ascii="Arial Narrow" w:hAnsi="Arial Narrow"/>
          <w:sz w:val="24"/>
          <w:szCs w:val="24"/>
        </w:rPr>
      </w:pPr>
      <w:r w:rsidRPr="009D404F">
        <w:rPr>
          <w:rFonts w:ascii="Arial Narrow" w:hAnsi="Arial Narrow"/>
          <w:sz w:val="24"/>
          <w:szCs w:val="24"/>
        </w:rPr>
        <w:t>V primeru razhajanj med podatki navedenimi v razdelku »Skupna ponudbena vrednost« in dokumentu, ki je predložen v delu »Predračun«, kot veljavni štejejo podatki v dokumentu, ki je predložen v delu »Predračun«.</w:t>
      </w:r>
    </w:p>
    <w:p w14:paraId="5813D2B5" w14:textId="77777777" w:rsidR="00C14CF4" w:rsidRDefault="00C14CF4" w:rsidP="00C14CF4">
      <w:pPr>
        <w:tabs>
          <w:tab w:val="right" w:pos="8850"/>
        </w:tabs>
        <w:jc w:val="center"/>
        <w:rPr>
          <w:rFonts w:ascii="Arial Narrow" w:hAnsi="Arial Narrow" w:cs="Arial"/>
          <w:sz w:val="20"/>
          <w:szCs w:val="20"/>
        </w:rPr>
      </w:pPr>
    </w:p>
    <w:p w14:paraId="0B8747B8" w14:textId="77777777" w:rsidR="00C14CF4" w:rsidRDefault="00C14CF4" w:rsidP="00C14CF4">
      <w:pPr>
        <w:tabs>
          <w:tab w:val="right" w:pos="8850"/>
        </w:tabs>
        <w:jc w:val="center"/>
        <w:rPr>
          <w:rFonts w:ascii="Arial Narrow" w:hAnsi="Arial Narrow" w:cs="Arial"/>
          <w:sz w:val="20"/>
          <w:szCs w:val="20"/>
        </w:rPr>
      </w:pPr>
    </w:p>
    <w:p w14:paraId="5FD708C7" w14:textId="02A8407B" w:rsidR="0059386F" w:rsidRDefault="0059386F" w:rsidP="00E90F87">
      <w:pPr>
        <w:rPr>
          <w:rFonts w:ascii="Arial Narrow" w:hAnsi="Arial Narrow"/>
          <w:sz w:val="22"/>
          <w:szCs w:val="22"/>
        </w:rPr>
      </w:pPr>
    </w:p>
    <w:p w14:paraId="0BBE622A" w14:textId="21C89092" w:rsidR="00083BD8" w:rsidRDefault="00083BD8" w:rsidP="00E90F87">
      <w:pPr>
        <w:rPr>
          <w:rFonts w:ascii="Arial Narrow" w:hAnsi="Arial Narrow"/>
          <w:sz w:val="22"/>
          <w:szCs w:val="22"/>
        </w:rPr>
      </w:pPr>
    </w:p>
    <w:p w14:paraId="265EFB10" w14:textId="24D24ABA" w:rsidR="00083BD8" w:rsidRDefault="00083BD8" w:rsidP="00E90F87">
      <w:pPr>
        <w:rPr>
          <w:rFonts w:ascii="Arial Narrow" w:hAnsi="Arial Narrow"/>
          <w:sz w:val="22"/>
          <w:szCs w:val="22"/>
        </w:rPr>
      </w:pPr>
    </w:p>
    <w:p w14:paraId="32897C5A" w14:textId="5F74626C" w:rsidR="00083BD8" w:rsidRDefault="00083BD8" w:rsidP="00E90F87">
      <w:pPr>
        <w:rPr>
          <w:rFonts w:ascii="Arial Narrow" w:hAnsi="Arial Narrow"/>
          <w:sz w:val="22"/>
          <w:szCs w:val="22"/>
        </w:rPr>
      </w:pPr>
    </w:p>
    <w:p w14:paraId="0EF0A3A4" w14:textId="77777777" w:rsidR="00083BD8" w:rsidRDefault="00083BD8" w:rsidP="00E90F87">
      <w:pPr>
        <w:rPr>
          <w:rFonts w:ascii="Arial Narrow" w:hAnsi="Arial Narrow"/>
          <w:sz w:val="22"/>
          <w:szCs w:val="22"/>
        </w:rPr>
      </w:pPr>
    </w:p>
    <w:p w14:paraId="57789734" w14:textId="77777777" w:rsidR="00A33E76" w:rsidRDefault="00A33E76" w:rsidP="00E90F87">
      <w:pPr>
        <w:rPr>
          <w:rFonts w:ascii="Arial Narrow" w:hAnsi="Arial Narrow"/>
          <w:sz w:val="22"/>
          <w:szCs w:val="22"/>
        </w:rPr>
      </w:pPr>
    </w:p>
    <w:p w14:paraId="484D88B9" w14:textId="77777777" w:rsidR="00C3061E" w:rsidRPr="00FD79CB" w:rsidRDefault="00C3061E" w:rsidP="00716636">
      <w:pPr>
        <w:spacing w:after="160" w:line="256" w:lineRule="auto"/>
        <w:rPr>
          <w:rFonts w:ascii="Arial Narrow" w:hAnsi="Arial Narrow" w:cstheme="minorHAnsi"/>
          <w:b/>
          <w:u w:val="single"/>
        </w:rPr>
      </w:pPr>
      <w:r w:rsidRPr="00FD79CB">
        <w:rPr>
          <w:rFonts w:ascii="Arial Narrow" w:hAnsi="Arial Narrow" w:cstheme="minorHAnsi"/>
          <w:b/>
          <w:u w:val="single"/>
        </w:rPr>
        <w:lastRenderedPageBreak/>
        <w:t>SPLOŠNE STROKOVNE ZAHTEVE NAROČNIKA</w:t>
      </w:r>
    </w:p>
    <w:p w14:paraId="6182EB16" w14:textId="77777777" w:rsidR="00FD79CB" w:rsidRPr="00277D9E" w:rsidRDefault="00FD79CB" w:rsidP="00FD79CB">
      <w:pPr>
        <w:numPr>
          <w:ilvl w:val="0"/>
          <w:numId w:val="32"/>
        </w:numPr>
        <w:jc w:val="both"/>
        <w:rPr>
          <w:rFonts w:ascii="Arial Narrow" w:hAnsi="Arial Narrow" w:cs="Arial"/>
          <w:b/>
        </w:rPr>
      </w:pPr>
      <w:r w:rsidRPr="00277D9E">
        <w:rPr>
          <w:rFonts w:ascii="Arial Narrow" w:hAnsi="Arial Narrow" w:cs="Arial"/>
          <w:b/>
        </w:rPr>
        <w:t xml:space="preserve">Vsi proizvodi morajo imeti oznako CE. </w:t>
      </w:r>
    </w:p>
    <w:p w14:paraId="76818893" w14:textId="77777777" w:rsidR="00FD79CB" w:rsidRPr="00277D9E" w:rsidRDefault="00FD79CB" w:rsidP="00FD79CB">
      <w:pPr>
        <w:ind w:left="720"/>
        <w:jc w:val="both"/>
        <w:rPr>
          <w:rFonts w:ascii="Arial Narrow" w:hAnsi="Arial Narrow" w:cs="Arial"/>
          <w:b/>
        </w:rPr>
      </w:pPr>
    </w:p>
    <w:p w14:paraId="62616A95" w14:textId="1CB7D812" w:rsidR="00FD79CB" w:rsidRPr="00277D9E" w:rsidRDefault="00FD79CB" w:rsidP="00FD79CB">
      <w:pPr>
        <w:ind w:left="720"/>
        <w:jc w:val="both"/>
        <w:rPr>
          <w:rFonts w:ascii="Arial Narrow" w:hAnsi="Arial Narrow" w:cs="Arial"/>
        </w:rPr>
      </w:pPr>
      <w:r w:rsidRPr="00277D9E">
        <w:rPr>
          <w:rFonts w:ascii="Arial Narrow" w:hAnsi="Arial Narrow" w:cs="Arial"/>
        </w:rPr>
        <w:t>Ponudnik mora na morebitno zahtevo naročniku predložiti kopijo CE certifikata za vsak ponuje</w:t>
      </w:r>
      <w:r>
        <w:rPr>
          <w:rFonts w:ascii="Arial Narrow" w:hAnsi="Arial Narrow" w:cs="Arial"/>
        </w:rPr>
        <w:t xml:space="preserve">n proizvod za katerikoli sklop. </w:t>
      </w:r>
      <w:r w:rsidRPr="00277D9E">
        <w:rPr>
          <w:rFonts w:ascii="Arial Narrow" w:hAnsi="Arial Narrow" w:cs="Arial"/>
        </w:rPr>
        <w:t>Zahtevano listino bo moral ponudnik predložiti v roku 10-ih koledarskih dni od naročnikovega poziva posredovane</w:t>
      </w:r>
      <w:r>
        <w:rPr>
          <w:rFonts w:ascii="Arial Narrow" w:hAnsi="Arial Narrow" w:cs="Arial"/>
        </w:rPr>
        <w:t xml:space="preserve">ga ponudniku </w:t>
      </w:r>
      <w:r w:rsidRPr="00277D9E">
        <w:rPr>
          <w:rFonts w:ascii="Arial Narrow" w:hAnsi="Arial Narrow" w:cs="Arial"/>
        </w:rPr>
        <w:t xml:space="preserve">(Rok začne teči 1. naslednji dan od datuma, ko je bila s strani naročnika posredovan predmetni poziv.). </w:t>
      </w:r>
      <w:r w:rsidR="00E96162">
        <w:rPr>
          <w:rFonts w:ascii="Arial Narrow" w:hAnsi="Arial Narrow" w:cs="Arial"/>
        </w:rPr>
        <w:t>Če</w:t>
      </w:r>
      <w:r w:rsidRPr="00277D9E">
        <w:rPr>
          <w:rFonts w:ascii="Arial Narrow" w:hAnsi="Arial Narrow" w:cs="Arial"/>
        </w:rPr>
        <w:t xml:space="preserve"> zahteva ne bo izpolnjena v navedenem roku, bo takšna ponudba kot nedopustna izključena.</w:t>
      </w:r>
    </w:p>
    <w:p w14:paraId="4E42C7A5" w14:textId="77777777" w:rsidR="00FD79CB" w:rsidRPr="00277D9E" w:rsidRDefault="00FD79CB" w:rsidP="00FD79CB">
      <w:pPr>
        <w:ind w:left="720"/>
        <w:jc w:val="both"/>
        <w:rPr>
          <w:rFonts w:ascii="Arial Narrow" w:hAnsi="Arial Narrow" w:cs="Arial"/>
        </w:rPr>
      </w:pPr>
    </w:p>
    <w:p w14:paraId="72F1E5E5" w14:textId="77777777" w:rsidR="00FD79CB" w:rsidRPr="00277D9E" w:rsidRDefault="00FD79CB" w:rsidP="00FD79CB">
      <w:pPr>
        <w:pStyle w:val="Odstavekseznama"/>
        <w:numPr>
          <w:ilvl w:val="0"/>
          <w:numId w:val="32"/>
        </w:numPr>
        <w:jc w:val="both"/>
        <w:rPr>
          <w:rFonts w:ascii="Arial Narrow" w:hAnsi="Arial Narrow" w:cs="Arial"/>
          <w:b/>
        </w:rPr>
      </w:pPr>
      <w:r w:rsidRPr="00277D9E">
        <w:rPr>
          <w:rFonts w:ascii="Arial Narrow" w:hAnsi="Arial Narrow" w:cs="Arial"/>
          <w:b/>
        </w:rPr>
        <w:t xml:space="preserve">Ponudnik mora za proizvode razpolagati z IZJAVO O SKLADNOSTI - </w:t>
      </w:r>
      <w:proofErr w:type="spellStart"/>
      <w:r w:rsidRPr="00277D9E">
        <w:rPr>
          <w:rFonts w:ascii="Arial Narrow" w:hAnsi="Arial Narrow" w:cs="Arial"/>
          <w:b/>
        </w:rPr>
        <w:t>Declaration</w:t>
      </w:r>
      <w:proofErr w:type="spellEnd"/>
      <w:r w:rsidRPr="00277D9E">
        <w:rPr>
          <w:rFonts w:ascii="Arial Narrow" w:hAnsi="Arial Narrow" w:cs="Arial"/>
          <w:b/>
        </w:rPr>
        <w:t xml:space="preserve"> </w:t>
      </w:r>
      <w:proofErr w:type="spellStart"/>
      <w:r w:rsidRPr="00277D9E">
        <w:rPr>
          <w:rFonts w:ascii="Arial Narrow" w:hAnsi="Arial Narrow" w:cs="Arial"/>
          <w:b/>
        </w:rPr>
        <w:t>of</w:t>
      </w:r>
      <w:proofErr w:type="spellEnd"/>
      <w:r w:rsidRPr="00277D9E">
        <w:rPr>
          <w:rFonts w:ascii="Arial Narrow" w:hAnsi="Arial Narrow" w:cs="Arial"/>
          <w:b/>
        </w:rPr>
        <w:t xml:space="preserve"> </w:t>
      </w:r>
      <w:proofErr w:type="spellStart"/>
      <w:r w:rsidRPr="00277D9E">
        <w:rPr>
          <w:rFonts w:ascii="Arial Narrow" w:hAnsi="Arial Narrow" w:cs="Arial"/>
          <w:b/>
        </w:rPr>
        <w:t>Conformity</w:t>
      </w:r>
      <w:proofErr w:type="spellEnd"/>
      <w:r w:rsidRPr="00277D9E">
        <w:rPr>
          <w:rFonts w:ascii="Arial Narrow" w:hAnsi="Arial Narrow" w:cs="Arial"/>
          <w:b/>
        </w:rPr>
        <w:t xml:space="preserve">.  </w:t>
      </w:r>
    </w:p>
    <w:p w14:paraId="450D840B" w14:textId="77777777" w:rsidR="00FD79CB" w:rsidRPr="00277D9E" w:rsidRDefault="00FD79CB" w:rsidP="00FD79CB">
      <w:pPr>
        <w:pStyle w:val="Odstavekseznama"/>
        <w:rPr>
          <w:rFonts w:ascii="Arial Narrow" w:hAnsi="Arial Narrow" w:cs="Arial"/>
          <w:b/>
        </w:rPr>
      </w:pPr>
    </w:p>
    <w:p w14:paraId="431F78A4" w14:textId="58BFB42D" w:rsidR="00FD79CB" w:rsidRPr="00277D9E" w:rsidRDefault="00FD79CB" w:rsidP="005921BF">
      <w:pPr>
        <w:pStyle w:val="Odstavekseznama"/>
        <w:jc w:val="both"/>
        <w:rPr>
          <w:rFonts w:ascii="Arial Narrow" w:hAnsi="Arial Narrow" w:cs="Arial"/>
        </w:rPr>
      </w:pPr>
      <w:r w:rsidRPr="00277D9E">
        <w:rPr>
          <w:rFonts w:ascii="Arial Narrow" w:hAnsi="Arial Narrow" w:cs="Arial"/>
        </w:rPr>
        <w:t xml:space="preserve">Ponudnik mora na morebitno zahtevo naročniku za ponujene proizvode za katerikoli sklop predložiti kopijo IZJAVE O SKLADNOSTI – </w:t>
      </w:r>
      <w:proofErr w:type="spellStart"/>
      <w:r w:rsidRPr="00277D9E">
        <w:rPr>
          <w:rFonts w:ascii="Arial Narrow" w:hAnsi="Arial Narrow" w:cs="Arial"/>
        </w:rPr>
        <w:t>Declaration</w:t>
      </w:r>
      <w:proofErr w:type="spellEnd"/>
      <w:r w:rsidRPr="00277D9E">
        <w:rPr>
          <w:rFonts w:ascii="Arial Narrow" w:hAnsi="Arial Narrow" w:cs="Arial"/>
        </w:rPr>
        <w:t xml:space="preserve"> </w:t>
      </w:r>
      <w:proofErr w:type="spellStart"/>
      <w:r w:rsidRPr="00277D9E">
        <w:rPr>
          <w:rFonts w:ascii="Arial Narrow" w:hAnsi="Arial Narrow" w:cs="Arial"/>
        </w:rPr>
        <w:t>of</w:t>
      </w:r>
      <w:proofErr w:type="spellEnd"/>
      <w:r w:rsidRPr="00277D9E">
        <w:rPr>
          <w:rFonts w:ascii="Arial Narrow" w:hAnsi="Arial Narrow" w:cs="Arial"/>
        </w:rPr>
        <w:t xml:space="preserve"> </w:t>
      </w:r>
      <w:proofErr w:type="spellStart"/>
      <w:r w:rsidRPr="00277D9E">
        <w:rPr>
          <w:rFonts w:ascii="Arial Narrow" w:hAnsi="Arial Narrow" w:cs="Arial"/>
        </w:rPr>
        <w:t>Conformity</w:t>
      </w:r>
      <w:proofErr w:type="spellEnd"/>
      <w:r w:rsidRPr="00277D9E">
        <w:rPr>
          <w:rFonts w:ascii="Arial Narrow" w:hAnsi="Arial Narrow" w:cs="Arial"/>
        </w:rPr>
        <w:t>.</w:t>
      </w:r>
      <w:r w:rsidR="005921BF">
        <w:rPr>
          <w:rFonts w:ascii="Arial Narrow" w:hAnsi="Arial Narrow" w:cs="Arial"/>
        </w:rPr>
        <w:t xml:space="preserve"> </w:t>
      </w:r>
      <w:r w:rsidRPr="00277D9E">
        <w:rPr>
          <w:rFonts w:ascii="Arial Narrow" w:hAnsi="Arial Narrow" w:cs="Arial"/>
        </w:rPr>
        <w:t>Zahtevano listino bo moral ponudnik predložiti v roku 10-ih koledarskih dni od naročnikovega poziva posredovane</w:t>
      </w:r>
      <w:r>
        <w:rPr>
          <w:rFonts w:ascii="Arial Narrow" w:hAnsi="Arial Narrow" w:cs="Arial"/>
        </w:rPr>
        <w:t xml:space="preserve">ga ponudniku </w:t>
      </w:r>
      <w:r w:rsidRPr="00277D9E">
        <w:rPr>
          <w:rFonts w:ascii="Arial Narrow" w:hAnsi="Arial Narrow" w:cs="Arial"/>
        </w:rPr>
        <w:t xml:space="preserve">(Rok začne teči 1. naslednji dan od datuma, ko je bila s strani naročnika posredovan predmetni poziv.). </w:t>
      </w:r>
      <w:r w:rsidR="00E96162">
        <w:rPr>
          <w:rFonts w:ascii="Arial Narrow" w:hAnsi="Arial Narrow" w:cs="Arial"/>
        </w:rPr>
        <w:t>Če</w:t>
      </w:r>
      <w:r w:rsidRPr="00277D9E">
        <w:rPr>
          <w:rFonts w:ascii="Arial Narrow" w:hAnsi="Arial Narrow" w:cs="Arial"/>
        </w:rPr>
        <w:t xml:space="preserve"> zahteva ne bo izpolnjena v navedenem roku, bo takšna ponudba kot nedopustna izključena.</w:t>
      </w:r>
    </w:p>
    <w:p w14:paraId="2963FDED" w14:textId="77777777" w:rsidR="00FD79CB" w:rsidRPr="00277D9E" w:rsidRDefault="00FD79CB" w:rsidP="00FD79CB">
      <w:pPr>
        <w:pStyle w:val="Odstavekseznama"/>
        <w:rPr>
          <w:rFonts w:ascii="Arial Narrow" w:hAnsi="Arial Narrow" w:cs="Arial"/>
        </w:rPr>
      </w:pPr>
    </w:p>
    <w:p w14:paraId="7C113879" w14:textId="6FC42F8A" w:rsidR="00FD79CB" w:rsidRPr="00277D9E" w:rsidRDefault="005921BF" w:rsidP="00FD79CB">
      <w:pPr>
        <w:numPr>
          <w:ilvl w:val="0"/>
          <w:numId w:val="32"/>
        </w:numPr>
        <w:jc w:val="both"/>
        <w:rPr>
          <w:rFonts w:ascii="Arial Narrow" w:hAnsi="Arial Narrow" w:cs="Arial"/>
          <w:b/>
        </w:rPr>
      </w:pPr>
      <w:r>
        <w:rPr>
          <w:rFonts w:ascii="Arial Narrow" w:hAnsi="Arial Narrow" w:cs="Arial"/>
          <w:b/>
          <w:iCs/>
        </w:rPr>
        <w:t>Ponudnik mora v ponudbo predložiti n</w:t>
      </w:r>
      <w:r w:rsidR="00FD79CB" w:rsidRPr="00277D9E">
        <w:rPr>
          <w:rFonts w:ascii="Arial Narrow" w:hAnsi="Arial Narrow" w:cs="Arial"/>
          <w:b/>
          <w:iCs/>
        </w:rPr>
        <w:t>atančen opis ponujenega izdelka z navedbo strokovno-tehničnih podatkov, iz katerih mora biti jasno in nedvoumno razvidno, da ponujeni izdelek izpolnjuje vse strokovne zahteve</w:t>
      </w:r>
      <w:r w:rsidR="009B3710">
        <w:rPr>
          <w:rFonts w:ascii="Arial Narrow" w:hAnsi="Arial Narrow" w:cs="Arial"/>
          <w:b/>
          <w:iCs/>
        </w:rPr>
        <w:t xml:space="preserve"> naročnika iz te razpisne dokumentacije</w:t>
      </w:r>
      <w:r w:rsidR="00FD79CB" w:rsidRPr="00277D9E">
        <w:rPr>
          <w:rFonts w:ascii="Arial Narrow" w:hAnsi="Arial Narrow" w:cs="Arial"/>
          <w:b/>
          <w:iCs/>
        </w:rPr>
        <w:t>.</w:t>
      </w:r>
    </w:p>
    <w:p w14:paraId="3BB06FD2" w14:textId="77777777" w:rsidR="00FD79CB" w:rsidRPr="00277D9E" w:rsidRDefault="00FD79CB" w:rsidP="00FD79CB">
      <w:pPr>
        <w:ind w:left="720"/>
        <w:jc w:val="both"/>
        <w:rPr>
          <w:rFonts w:ascii="Arial Narrow" w:hAnsi="Arial Narrow" w:cs="Arial"/>
        </w:rPr>
      </w:pPr>
    </w:p>
    <w:p w14:paraId="7ABE9A7C" w14:textId="77777777" w:rsidR="00FD79CB" w:rsidRPr="00B73C32" w:rsidRDefault="00FD79CB" w:rsidP="00B73C32">
      <w:pPr>
        <w:numPr>
          <w:ilvl w:val="0"/>
          <w:numId w:val="32"/>
        </w:numPr>
        <w:jc w:val="both"/>
        <w:rPr>
          <w:rFonts w:ascii="Arial Narrow" w:hAnsi="Arial Narrow" w:cs="Arial"/>
          <w:b/>
        </w:rPr>
      </w:pPr>
      <w:r w:rsidRPr="00277D9E">
        <w:rPr>
          <w:rFonts w:ascii="Arial Narrow" w:hAnsi="Arial Narrow" w:cs="Arial"/>
          <w:b/>
        </w:rPr>
        <w:t xml:space="preserve">Za vsak ponujeni proizvod mora ponudnik v tabeli predračuna navesti proizvajalca in kataloško številko proizvoda. </w:t>
      </w:r>
    </w:p>
    <w:p w14:paraId="7D398705" w14:textId="77777777" w:rsidR="00FD79CB" w:rsidRPr="00277D9E" w:rsidRDefault="00FD79CB" w:rsidP="00FD79CB">
      <w:pPr>
        <w:jc w:val="both"/>
        <w:rPr>
          <w:rFonts w:ascii="Arial Narrow" w:hAnsi="Arial Narrow" w:cs="Arial"/>
        </w:rPr>
      </w:pPr>
    </w:p>
    <w:p w14:paraId="22FDD450" w14:textId="77777777" w:rsidR="00FD79CB" w:rsidRPr="00277D9E" w:rsidRDefault="00FD79CB" w:rsidP="00FD79CB">
      <w:pPr>
        <w:numPr>
          <w:ilvl w:val="0"/>
          <w:numId w:val="32"/>
        </w:numPr>
        <w:jc w:val="both"/>
        <w:rPr>
          <w:rFonts w:ascii="Arial Narrow" w:hAnsi="Arial Narrow" w:cs="Arial"/>
          <w:b/>
        </w:rPr>
      </w:pPr>
      <w:r w:rsidRPr="00277D9E">
        <w:rPr>
          <w:rFonts w:ascii="Arial Narrow" w:hAnsi="Arial Narrow" w:cs="Arial"/>
          <w:b/>
        </w:rPr>
        <w:t xml:space="preserve">Za vse ponujene proizvode mora ponudnik priložiti kataloški material (tekstovni in slikovni), iz katerega je nedvoumno viden opis proizvoda. K ponudbi mora biti priloženo kazalo, po katerem lahko </w:t>
      </w:r>
      <w:r w:rsidR="00786E71">
        <w:rPr>
          <w:rFonts w:ascii="Arial Narrow" w:hAnsi="Arial Narrow" w:cs="Arial"/>
          <w:b/>
        </w:rPr>
        <w:t>naročnik</w:t>
      </w:r>
      <w:r w:rsidR="00786E71" w:rsidRPr="00277D9E">
        <w:rPr>
          <w:rFonts w:ascii="Arial Narrow" w:hAnsi="Arial Narrow" w:cs="Arial"/>
          <w:b/>
        </w:rPr>
        <w:t xml:space="preserve"> </w:t>
      </w:r>
      <w:r w:rsidRPr="00277D9E">
        <w:rPr>
          <w:rFonts w:ascii="Arial Narrow" w:hAnsi="Arial Narrow" w:cs="Arial"/>
          <w:b/>
        </w:rPr>
        <w:t xml:space="preserve">v priloženem kataloškem materialu najde ponujene proizvode. </w:t>
      </w:r>
    </w:p>
    <w:p w14:paraId="7EC6C086" w14:textId="77777777" w:rsidR="00FD79CB" w:rsidRPr="00277D9E" w:rsidRDefault="00FD79CB" w:rsidP="00FD79CB">
      <w:pPr>
        <w:ind w:left="720"/>
        <w:jc w:val="both"/>
        <w:rPr>
          <w:rFonts w:ascii="Arial Narrow" w:hAnsi="Arial Narrow" w:cs="Arial"/>
        </w:rPr>
      </w:pPr>
    </w:p>
    <w:p w14:paraId="29D4CF1D" w14:textId="77777777" w:rsidR="00FD79CB" w:rsidRDefault="00FD79CB" w:rsidP="00FD79CB">
      <w:pPr>
        <w:numPr>
          <w:ilvl w:val="0"/>
          <w:numId w:val="32"/>
        </w:numPr>
        <w:jc w:val="both"/>
        <w:rPr>
          <w:rFonts w:ascii="Arial Narrow" w:hAnsi="Arial Narrow" w:cs="Arial"/>
          <w:b/>
        </w:rPr>
      </w:pPr>
      <w:r w:rsidRPr="00277D9E">
        <w:rPr>
          <w:rFonts w:ascii="Arial Narrow" w:hAnsi="Arial Narrow" w:cs="Arial"/>
          <w:b/>
          <w:iCs/>
        </w:rPr>
        <w:t>Vsi p</w:t>
      </w:r>
      <w:r w:rsidRPr="00277D9E">
        <w:rPr>
          <w:rFonts w:ascii="Arial Narrow" w:hAnsi="Arial Narrow" w:cs="Arial"/>
          <w:b/>
        </w:rPr>
        <w:t xml:space="preserve">roizvodi, ki se bodo dobavljali, morajo biti označeni z imenom proizvoda, s kataloško št. in številko lota. </w:t>
      </w:r>
    </w:p>
    <w:p w14:paraId="641A5DE1" w14:textId="77777777" w:rsidR="00FD79CB" w:rsidRPr="00277D9E" w:rsidRDefault="00FD79CB" w:rsidP="00FD79CB">
      <w:pPr>
        <w:jc w:val="both"/>
        <w:rPr>
          <w:rFonts w:ascii="Arial Narrow" w:hAnsi="Arial Narrow" w:cs="Arial"/>
        </w:rPr>
      </w:pPr>
    </w:p>
    <w:p w14:paraId="6290727A" w14:textId="51853749" w:rsidR="00FD79CB" w:rsidRPr="009609F8" w:rsidRDefault="00FD79CB" w:rsidP="00FD79CB">
      <w:pPr>
        <w:numPr>
          <w:ilvl w:val="0"/>
          <w:numId w:val="32"/>
        </w:numPr>
        <w:jc w:val="both"/>
        <w:rPr>
          <w:rFonts w:ascii="Arial Narrow" w:hAnsi="Arial Narrow" w:cs="Arial"/>
          <w:b/>
        </w:rPr>
      </w:pPr>
      <w:bookmarkStart w:id="3" w:name="_Hlk149047024"/>
      <w:r w:rsidRPr="00277D9E">
        <w:rPr>
          <w:rFonts w:ascii="Arial Narrow" w:hAnsi="Arial Narrow" w:cs="Arial"/>
          <w:b/>
        </w:rPr>
        <w:t>Ponudnik mora na zahtevo naročnika, posredov</w:t>
      </w:r>
      <w:r>
        <w:rPr>
          <w:rFonts w:ascii="Arial Narrow" w:hAnsi="Arial Narrow" w:cs="Arial"/>
          <w:b/>
        </w:rPr>
        <w:t xml:space="preserve">ano ponudniku preko </w:t>
      </w:r>
      <w:proofErr w:type="spellStart"/>
      <w:r>
        <w:rPr>
          <w:rFonts w:ascii="Arial Narrow" w:hAnsi="Arial Narrow" w:cs="Arial"/>
          <w:b/>
        </w:rPr>
        <w:t>e</w:t>
      </w:r>
      <w:r w:rsidR="00B73C32">
        <w:rPr>
          <w:rFonts w:ascii="Arial Narrow" w:hAnsi="Arial Narrow" w:cs="Arial"/>
          <w:b/>
        </w:rPr>
        <w:t>JN</w:t>
      </w:r>
      <w:proofErr w:type="spellEnd"/>
      <w:r>
        <w:rPr>
          <w:rFonts w:ascii="Arial Narrow" w:hAnsi="Arial Narrow" w:cs="Arial"/>
          <w:b/>
        </w:rPr>
        <w:t xml:space="preserve"> (r</w:t>
      </w:r>
      <w:r w:rsidRPr="009609F8">
        <w:rPr>
          <w:rFonts w:ascii="Arial Narrow" w:hAnsi="Arial Narrow" w:cs="Arial"/>
          <w:b/>
        </w:rPr>
        <w:t>ok začne teči 1. naslednji dan od datuma, ko je bila s strani naročnik</w:t>
      </w:r>
      <w:r>
        <w:rPr>
          <w:rFonts w:ascii="Arial Narrow" w:hAnsi="Arial Narrow" w:cs="Arial"/>
          <w:b/>
        </w:rPr>
        <w:t>a posredovana predmetna zahteva</w:t>
      </w:r>
      <w:r w:rsidRPr="009609F8">
        <w:rPr>
          <w:rFonts w:ascii="Arial Narrow" w:hAnsi="Arial Narrow" w:cs="Arial"/>
          <w:b/>
        </w:rPr>
        <w:t>) v roku 10 koledarskih dni na naslov UKCLJ, Zaloška 14, 100 Ljubljana, Področje za nabavno dejavnost, z oznako: »</w:t>
      </w:r>
      <w:r w:rsidRPr="009609F8">
        <w:rPr>
          <w:rFonts w:ascii="Arial Narrow" w:hAnsi="Arial Narrow" w:cs="Arial"/>
          <w:b/>
          <w:bCs/>
        </w:rPr>
        <w:t xml:space="preserve">Nakup </w:t>
      </w:r>
      <w:r w:rsidR="00086A20">
        <w:rPr>
          <w:rFonts w:ascii="Arial Narrow" w:hAnsi="Arial Narrow" w:cs="Arial"/>
          <w:b/>
          <w:bCs/>
        </w:rPr>
        <w:t xml:space="preserve">elektrod za </w:t>
      </w:r>
      <w:proofErr w:type="spellStart"/>
      <w:r w:rsidR="00086A20">
        <w:rPr>
          <w:rFonts w:ascii="Arial Narrow" w:hAnsi="Arial Narrow" w:cs="Arial"/>
          <w:b/>
          <w:bCs/>
        </w:rPr>
        <w:t>defibrilator</w:t>
      </w:r>
      <w:proofErr w:type="spellEnd"/>
      <w:r w:rsidRPr="009609F8">
        <w:rPr>
          <w:rFonts w:ascii="Arial Narrow" w:hAnsi="Arial Narrow" w:cs="Arial"/>
          <w:b/>
        </w:rPr>
        <w:t>«, dostaviti:</w:t>
      </w:r>
    </w:p>
    <w:p w14:paraId="5A84A82E" w14:textId="77777777" w:rsidR="00FD79CB" w:rsidRPr="00277D9E" w:rsidRDefault="00FD79CB" w:rsidP="00FD79CB">
      <w:pPr>
        <w:pStyle w:val="Odstavekseznama"/>
        <w:rPr>
          <w:rFonts w:ascii="Arial Narrow" w:hAnsi="Arial Narrow" w:cs="Arial"/>
          <w:b/>
        </w:rPr>
      </w:pPr>
    </w:p>
    <w:p w14:paraId="2E34E233" w14:textId="3DDFCB94" w:rsidR="00FD79CB" w:rsidRDefault="00FD79CB" w:rsidP="00FD79CB">
      <w:pPr>
        <w:pStyle w:val="Odstavekseznama"/>
        <w:numPr>
          <w:ilvl w:val="0"/>
          <w:numId w:val="36"/>
        </w:numPr>
        <w:jc w:val="both"/>
        <w:rPr>
          <w:rFonts w:ascii="Arial Narrow" w:hAnsi="Arial Narrow" w:cs="Arial"/>
          <w:b/>
        </w:rPr>
      </w:pPr>
      <w:r w:rsidRPr="009609F8">
        <w:rPr>
          <w:rFonts w:ascii="Arial Narrow" w:hAnsi="Arial Narrow" w:cs="Arial"/>
          <w:b/>
        </w:rPr>
        <w:t xml:space="preserve">najmanj dva (2) brezplačna vzorca (1 vzorec = 1 osnovno pakiranje) ponujenih artiklov za katerikoli sklop </w:t>
      </w:r>
    </w:p>
    <w:p w14:paraId="4D91D24B" w14:textId="6E3D65CE" w:rsidR="00083BD8" w:rsidRDefault="00083BD8" w:rsidP="00083BD8">
      <w:pPr>
        <w:pStyle w:val="Odstavekseznama"/>
        <w:jc w:val="both"/>
        <w:rPr>
          <w:rFonts w:ascii="Arial Narrow" w:hAnsi="Arial Narrow" w:cs="Arial"/>
          <w:b/>
        </w:rPr>
      </w:pPr>
    </w:p>
    <w:bookmarkEnd w:id="3"/>
    <w:p w14:paraId="14BCE740" w14:textId="77777777" w:rsidR="00083BD8" w:rsidRPr="00083BD8" w:rsidRDefault="00083BD8" w:rsidP="00083BD8">
      <w:pPr>
        <w:rPr>
          <w:rFonts w:ascii="Arial Narrow" w:hAnsi="Arial Narrow" w:cs="Arial"/>
        </w:rPr>
      </w:pPr>
    </w:p>
    <w:p w14:paraId="6B8C2C3C" w14:textId="5DF3E041" w:rsidR="006F28D4" w:rsidRDefault="00E96162" w:rsidP="009D404F">
      <w:pPr>
        <w:ind w:left="720"/>
        <w:jc w:val="both"/>
        <w:rPr>
          <w:rFonts w:ascii="Arial Narrow" w:hAnsi="Arial Narrow" w:cs="Arial"/>
          <w:b/>
        </w:rPr>
      </w:pPr>
      <w:r>
        <w:rPr>
          <w:rFonts w:ascii="Arial Narrow" w:hAnsi="Arial Narrow" w:cs="Arial"/>
          <w:b/>
        </w:rPr>
        <w:t>Če</w:t>
      </w:r>
      <w:r w:rsidR="00FD79CB" w:rsidRPr="00277D9E">
        <w:rPr>
          <w:rFonts w:ascii="Arial Narrow" w:hAnsi="Arial Narrow" w:cs="Arial"/>
          <w:b/>
        </w:rPr>
        <w:t xml:space="preserve"> zahteva ne bo izpolnjena v navedenem roku, bo takšna ponudba kot nedopustna izključena.</w:t>
      </w:r>
    </w:p>
    <w:p w14:paraId="6FEEF953" w14:textId="77777777" w:rsidR="00083BD8" w:rsidRDefault="00083BD8" w:rsidP="009D404F">
      <w:pPr>
        <w:ind w:left="720"/>
        <w:jc w:val="both"/>
        <w:rPr>
          <w:rFonts w:ascii="Arial Narrow" w:hAnsi="Arial Narrow" w:cs="Arial"/>
          <w:b/>
        </w:rPr>
      </w:pPr>
    </w:p>
    <w:p w14:paraId="7538D73C" w14:textId="77777777" w:rsidR="00DE09D9" w:rsidRPr="009D404F" w:rsidRDefault="00DE09D9" w:rsidP="009D404F">
      <w:pPr>
        <w:ind w:left="720"/>
        <w:jc w:val="both"/>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76496" w:rsidRPr="00AE01B6" w14:paraId="0246A1F7" w14:textId="77777777" w:rsidTr="0023025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B89DF2C" w14:textId="77777777" w:rsidR="00376496" w:rsidRPr="00AE01B6" w:rsidRDefault="00376496" w:rsidP="00230252">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lastRenderedPageBreak/>
              <w:t>UGOTAVLJANJE  SPOSOBNOSTI</w:t>
            </w:r>
          </w:p>
          <w:p w14:paraId="7343920B" w14:textId="77777777" w:rsidR="00376496" w:rsidRPr="00AE01B6" w:rsidRDefault="00376496" w:rsidP="00230252">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376496" w:rsidRPr="00AE01B6" w14:paraId="34E27EF7" w14:textId="77777777" w:rsidTr="00230252">
        <w:tc>
          <w:tcPr>
            <w:tcW w:w="4715" w:type="dxa"/>
            <w:gridSpan w:val="2"/>
            <w:tcBorders>
              <w:top w:val="single" w:sz="4" w:space="0" w:color="auto"/>
              <w:left w:val="single" w:sz="4" w:space="0" w:color="auto"/>
              <w:bottom w:val="single" w:sz="4" w:space="0" w:color="auto"/>
              <w:right w:val="single" w:sz="4" w:space="0" w:color="auto"/>
            </w:tcBorders>
            <w:hideMark/>
          </w:tcPr>
          <w:p w14:paraId="6AC03ED8" w14:textId="77777777" w:rsidR="00376496" w:rsidRPr="00AE01B6" w:rsidRDefault="00376496" w:rsidP="00230252">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r w:rsidR="002561E0">
              <w:rPr>
                <w:rFonts w:ascii="Arial Narrow" w:hAnsi="Arial Narrow"/>
                <w:b/>
                <w:sz w:val="22"/>
                <w:szCs w:val="22"/>
                <w:lang w:eastAsia="en-US"/>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6C37D490" w14:textId="77777777" w:rsidR="00376496" w:rsidRPr="00AE01B6" w:rsidRDefault="00376496" w:rsidP="00230252">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376496" w:rsidRPr="00AE01B6" w14:paraId="164DD60B"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702D9DDF" w14:textId="77777777" w:rsidR="00376496" w:rsidRPr="00AE01B6" w:rsidRDefault="00376496" w:rsidP="00230252">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210E738B" w14:textId="77777777" w:rsidR="00376496" w:rsidRPr="00856770" w:rsidRDefault="00376496" w:rsidP="00376496">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427354F7" w14:textId="77777777" w:rsidR="00376496" w:rsidRPr="00AE01B6" w:rsidRDefault="00376496" w:rsidP="009315AB">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5D8F6DC8" w14:textId="77777777" w:rsidR="00376496" w:rsidRPr="008A3C94" w:rsidRDefault="00376496" w:rsidP="00230252">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62737AA1" w14:textId="77777777" w:rsidR="00376496" w:rsidRPr="008A3C94" w:rsidRDefault="00376496" w:rsidP="00230252">
            <w:pPr>
              <w:jc w:val="both"/>
              <w:rPr>
                <w:rFonts w:ascii="Arial Narrow" w:hAnsi="Arial Narrow"/>
                <w:sz w:val="22"/>
                <w:szCs w:val="22"/>
                <w:lang w:eastAsia="en-US"/>
              </w:rPr>
            </w:pPr>
          </w:p>
          <w:p w14:paraId="03345EB0" w14:textId="77777777" w:rsidR="00376496" w:rsidRPr="00376496" w:rsidRDefault="00376496" w:rsidP="00230252">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0B214482" w14:textId="77777777" w:rsidR="00376496" w:rsidRPr="00AE01B6" w:rsidRDefault="00376496" w:rsidP="00230252">
            <w:pPr>
              <w:spacing w:line="256" w:lineRule="auto"/>
              <w:jc w:val="both"/>
              <w:rPr>
                <w:rFonts w:ascii="Arial Narrow" w:hAnsi="Arial Narrow"/>
                <w:b/>
                <w:sz w:val="22"/>
                <w:szCs w:val="22"/>
                <w:lang w:eastAsia="en-US"/>
              </w:rPr>
            </w:pPr>
          </w:p>
        </w:tc>
      </w:tr>
      <w:tr w:rsidR="00A87A9A" w:rsidRPr="00AE01B6" w14:paraId="6C74B457" w14:textId="77777777" w:rsidTr="00230252">
        <w:tc>
          <w:tcPr>
            <w:tcW w:w="643" w:type="dxa"/>
            <w:tcBorders>
              <w:top w:val="single" w:sz="4" w:space="0" w:color="auto"/>
              <w:left w:val="single" w:sz="4" w:space="0" w:color="auto"/>
              <w:bottom w:val="single" w:sz="4" w:space="0" w:color="auto"/>
              <w:right w:val="single" w:sz="4" w:space="0" w:color="auto"/>
            </w:tcBorders>
          </w:tcPr>
          <w:p w14:paraId="431931EA" w14:textId="77777777" w:rsidR="00A87A9A"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t>2.</w:t>
            </w:r>
          </w:p>
        </w:tc>
        <w:tc>
          <w:tcPr>
            <w:tcW w:w="4072" w:type="dxa"/>
            <w:tcBorders>
              <w:top w:val="single" w:sz="4" w:space="0" w:color="auto"/>
              <w:left w:val="single" w:sz="4" w:space="0" w:color="auto"/>
              <w:bottom w:val="single" w:sz="4" w:space="0" w:color="auto"/>
              <w:right w:val="single" w:sz="4" w:space="0" w:color="auto"/>
            </w:tcBorders>
          </w:tcPr>
          <w:p w14:paraId="389CA501" w14:textId="77777777" w:rsidR="00A87A9A" w:rsidRPr="00856770" w:rsidRDefault="00A87A9A" w:rsidP="00376496">
            <w:pPr>
              <w:spacing w:after="200" w:line="256" w:lineRule="auto"/>
              <w:jc w:val="both"/>
              <w:rPr>
                <w:rFonts w:ascii="Arial Narrow" w:hAnsi="Arial Narrow"/>
                <w:bCs/>
                <w:sz w:val="22"/>
                <w:szCs w:val="22"/>
                <w:lang w:eastAsia="en-US"/>
              </w:rPr>
            </w:pPr>
            <w:r w:rsidRPr="00A87A9A">
              <w:rPr>
                <w:rFonts w:ascii="Arial Narrow" w:hAnsi="Arial Narrow" w:cs="Arial"/>
                <w:sz w:val="22"/>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Borders>
              <w:top w:val="single" w:sz="4" w:space="0" w:color="auto"/>
              <w:left w:val="single" w:sz="4" w:space="0" w:color="auto"/>
              <w:bottom w:val="single" w:sz="4" w:space="0" w:color="auto"/>
              <w:right w:val="single" w:sz="4" w:space="0" w:color="auto"/>
            </w:tcBorders>
          </w:tcPr>
          <w:p w14:paraId="6C72E1FD" w14:textId="77777777" w:rsidR="00A87A9A" w:rsidRPr="00A87A9A" w:rsidRDefault="00A87A9A" w:rsidP="00A87A9A">
            <w:pPr>
              <w:spacing w:line="256" w:lineRule="auto"/>
              <w:rPr>
                <w:rFonts w:ascii="Arial Narrow" w:hAnsi="Arial Narrow"/>
                <w:b/>
                <w:bCs/>
                <w:color w:val="0000FF"/>
                <w:lang w:eastAsia="en-US"/>
              </w:rPr>
            </w:pPr>
            <w:r w:rsidRPr="00A87A9A">
              <w:rPr>
                <w:rFonts w:ascii="Arial Narrow" w:hAnsi="Arial Narrow"/>
                <w:b/>
                <w:bCs/>
                <w:sz w:val="22"/>
                <w:szCs w:val="22"/>
                <w:lang w:eastAsia="en-US"/>
              </w:rPr>
              <w:t xml:space="preserve">1. </w:t>
            </w:r>
            <w:r w:rsidRPr="00A87A9A">
              <w:rPr>
                <w:rFonts w:ascii="Arial Narrow" w:hAnsi="Arial Narrow"/>
                <w:b/>
                <w:bCs/>
                <w:sz w:val="22"/>
                <w:szCs w:val="22"/>
                <w:u w:val="single"/>
                <w:lang w:eastAsia="en-US"/>
              </w:rPr>
              <w:t xml:space="preserve">Ponudnik </w:t>
            </w:r>
            <w:r w:rsidRPr="00A87A9A">
              <w:rPr>
                <w:rFonts w:ascii="Arial Narrow" w:hAnsi="Arial Narrow" w:cs="Arial"/>
                <w:b/>
                <w:bCs/>
                <w:sz w:val="22"/>
                <w:szCs w:val="22"/>
                <w:lang w:eastAsia="en-US"/>
              </w:rPr>
              <w:t xml:space="preserve">kot predhodni dokaz v ponudbi predloži </w:t>
            </w:r>
            <w:r w:rsidRPr="00A87A9A">
              <w:rPr>
                <w:rFonts w:ascii="Arial Narrow" w:hAnsi="Arial Narrow" w:cs="Arial"/>
                <w:b/>
                <w:bCs/>
                <w:color w:val="0000FF"/>
                <w:sz w:val="22"/>
                <w:szCs w:val="22"/>
                <w:lang w:eastAsia="en-US"/>
              </w:rPr>
              <w:t>ESPD v zgoraj navedeni obliki.</w:t>
            </w:r>
          </w:p>
          <w:p w14:paraId="0E54A3D2" w14:textId="77777777" w:rsidR="00A87A9A" w:rsidRPr="00A87A9A" w:rsidRDefault="00A87A9A" w:rsidP="00A87A9A">
            <w:pPr>
              <w:spacing w:line="256" w:lineRule="auto"/>
              <w:rPr>
                <w:rFonts w:ascii="Arial Narrow" w:hAnsi="Arial Narrow"/>
                <w:b/>
                <w:bCs/>
                <w:lang w:eastAsia="en-US"/>
              </w:rPr>
            </w:pPr>
          </w:p>
          <w:p w14:paraId="601D5AF8" w14:textId="77777777" w:rsidR="00A87A9A" w:rsidRPr="00A87A9A" w:rsidRDefault="00A87A9A" w:rsidP="00A87A9A">
            <w:pPr>
              <w:spacing w:line="256" w:lineRule="auto"/>
              <w:rPr>
                <w:rFonts w:ascii="Arial Narrow" w:hAnsi="Arial Narrow"/>
                <w:b/>
                <w:bCs/>
                <w:lang w:eastAsia="en-US"/>
              </w:rPr>
            </w:pPr>
            <w:r w:rsidRPr="00A87A9A">
              <w:rPr>
                <w:rFonts w:ascii="Arial Narrow" w:hAnsi="Arial Narrow"/>
                <w:b/>
                <w:bCs/>
                <w:sz w:val="22"/>
                <w:szCs w:val="22"/>
                <w:lang w:eastAsia="en-US"/>
              </w:rPr>
              <w:t xml:space="preserve">2. če je ponudnik </w:t>
            </w:r>
            <w:r w:rsidRPr="00A87A9A">
              <w:rPr>
                <w:rFonts w:ascii="Arial Narrow" w:hAnsi="Arial Narrow"/>
                <w:b/>
                <w:bCs/>
                <w:sz w:val="22"/>
                <w:szCs w:val="22"/>
                <w:u w:val="single"/>
                <w:lang w:eastAsia="en-US"/>
              </w:rPr>
              <w:t>iz druge države članice EU</w:t>
            </w:r>
            <w:r w:rsidRPr="00A87A9A">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6137D853" w14:textId="77777777" w:rsidR="00A87A9A" w:rsidRPr="00A87A9A" w:rsidRDefault="00A87A9A" w:rsidP="00A87A9A">
            <w:pPr>
              <w:spacing w:line="256" w:lineRule="auto"/>
              <w:jc w:val="both"/>
              <w:rPr>
                <w:rFonts w:ascii="Arial Narrow" w:hAnsi="Arial Narrow" w:cs="Arial"/>
                <w:b/>
                <w:lang w:eastAsia="en-US"/>
              </w:rPr>
            </w:pPr>
            <w:r w:rsidRPr="00A87A9A">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3672C823" w14:textId="239279FF" w:rsidR="00A87A9A" w:rsidRPr="008A3C94" w:rsidRDefault="00E96162" w:rsidP="00A87A9A">
            <w:pPr>
              <w:spacing w:line="256" w:lineRule="auto"/>
              <w:jc w:val="both"/>
              <w:rPr>
                <w:rFonts w:ascii="Arial Narrow" w:hAnsi="Arial Narrow" w:cs="Arial"/>
                <w:b/>
                <w:bCs/>
                <w:sz w:val="22"/>
                <w:szCs w:val="22"/>
                <w:lang w:eastAsia="en-US"/>
              </w:rPr>
            </w:pPr>
            <w:r>
              <w:rPr>
                <w:rFonts w:ascii="Arial Narrow" w:hAnsi="Arial Narrow" w:cs="Arial"/>
                <w:b/>
                <w:sz w:val="22"/>
                <w:szCs w:val="22"/>
                <w:lang w:eastAsia="en-US"/>
              </w:rPr>
              <w:t>Če</w:t>
            </w:r>
            <w:r w:rsidR="00A87A9A" w:rsidRPr="00A87A9A">
              <w:rPr>
                <w:rFonts w:ascii="Arial Narrow" w:hAnsi="Arial Narrow" w:cs="Arial"/>
                <w:b/>
                <w:sz w:val="22"/>
                <w:szCs w:val="22"/>
                <w:lang w:eastAsia="en-US"/>
              </w:rPr>
              <w:t xml:space="preserve"> je predloženo dokazilo iz uradnih evidenc oz. izjava sestavljeno/sestavljena v tujem jeziku, si naročnik pridržuje pravico zahtevati predložitev prevoda, </w:t>
            </w:r>
            <w:r>
              <w:rPr>
                <w:rFonts w:ascii="Arial Narrow" w:hAnsi="Arial Narrow" w:cs="Arial"/>
                <w:b/>
                <w:sz w:val="22"/>
                <w:szCs w:val="22"/>
                <w:lang w:eastAsia="en-US"/>
              </w:rPr>
              <w:t>če</w:t>
            </w:r>
            <w:r w:rsidR="00A87A9A" w:rsidRPr="00A87A9A">
              <w:rPr>
                <w:rFonts w:ascii="Arial Narrow" w:hAnsi="Arial Narrow" w:cs="Arial"/>
                <w:b/>
                <w:sz w:val="22"/>
                <w:szCs w:val="22"/>
                <w:lang w:eastAsia="en-US"/>
              </w:rPr>
              <w:t xml:space="preserve"> naročnik presodi, da je to potrebno, tudi prevoda, podanega s strani sodnega tolmača za slovenski</w:t>
            </w:r>
            <w:r w:rsidR="00A87A9A">
              <w:rPr>
                <w:rFonts w:ascii="Arial Narrow" w:hAnsi="Arial Narrow" w:cs="Arial"/>
                <w:b/>
                <w:sz w:val="22"/>
                <w:szCs w:val="22"/>
                <w:lang w:eastAsia="en-US"/>
              </w:rPr>
              <w:t xml:space="preserve"> jezik.</w:t>
            </w:r>
          </w:p>
        </w:tc>
      </w:tr>
      <w:tr w:rsidR="00376496" w:rsidRPr="00AE01B6" w14:paraId="32DE8FD2" w14:textId="77777777" w:rsidTr="00230252">
        <w:tc>
          <w:tcPr>
            <w:tcW w:w="643" w:type="dxa"/>
            <w:tcBorders>
              <w:top w:val="single" w:sz="4" w:space="0" w:color="auto"/>
              <w:left w:val="single" w:sz="4" w:space="0" w:color="auto"/>
              <w:bottom w:val="single" w:sz="4" w:space="0" w:color="auto"/>
              <w:right w:val="single" w:sz="4" w:space="0" w:color="auto"/>
            </w:tcBorders>
          </w:tcPr>
          <w:p w14:paraId="54374E56" w14:textId="77777777" w:rsidR="00376496"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t>3</w:t>
            </w:r>
            <w:r w:rsidR="00376496" w:rsidRPr="00AE01B6">
              <w:rPr>
                <w:rFonts w:ascii="Arial Narrow" w:hAnsi="Arial Narrow"/>
                <w:sz w:val="22"/>
                <w:szCs w:val="22"/>
                <w:lang w:eastAsia="en-US"/>
              </w:rPr>
              <w:t>.</w:t>
            </w:r>
          </w:p>
          <w:p w14:paraId="68C52643" w14:textId="77777777" w:rsidR="00376496" w:rsidRPr="00AE01B6" w:rsidRDefault="00376496" w:rsidP="00230252">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6E59BD31" w14:textId="3D8E057B" w:rsidR="00FA7039" w:rsidRDefault="00FA7039"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eastAsia="Arial Narrow" w:hAnsi="Arial Narrow" w:cs="Arial"/>
                <w:bCs/>
                <w:sz w:val="22"/>
                <w:szCs w:val="22"/>
                <w:lang w:eastAsia="en-US" w:bidi="sl-SI"/>
              </w:rPr>
            </w:pPr>
            <w:r w:rsidRPr="008E4553">
              <w:rPr>
                <w:rFonts w:ascii="Arial Narrow" w:hAnsi="Arial Narrow" w:cs="Arial"/>
                <w:bCs/>
                <w:sz w:val="22"/>
                <w:szCs w:val="22"/>
                <w:lang w:eastAsia="en-US"/>
              </w:rPr>
              <w:t>Gospodarskemu subjektu ali osebi, ki je članica</w:t>
            </w:r>
            <w:r>
              <w:rPr>
                <w:rFonts w:cs="Arial"/>
                <w:bCs/>
                <w:lang w:eastAsia="en-US"/>
              </w:rPr>
              <w:t xml:space="preserve"> </w:t>
            </w:r>
            <w:r w:rsidRPr="00FA7039">
              <w:rPr>
                <w:rFonts w:ascii="Arial Narrow" w:eastAsia="Arial Narrow" w:hAnsi="Arial Narrow" w:cs="Arial"/>
                <w:bCs/>
                <w:sz w:val="22"/>
                <w:szCs w:val="22"/>
                <w:lang w:eastAsia="en-US" w:bidi="sl-SI"/>
              </w:rPr>
              <w:t xml:space="preserve">upravnega, vodstvenega ali nadzornega organa tega subjekta ali  ki ima pooblastila za njegovo zastopanje ali odločanje ali nadzor v njem, ni izrečena pravnomočna sodba za kazniva dejanja iz Kazenskega zakonika (Uradni list RS, št. 50/12, s spremembami in dopolnitvami) ali za </w:t>
            </w:r>
            <w:r w:rsidRPr="00FA7039">
              <w:rPr>
                <w:rFonts w:ascii="Arial Narrow" w:eastAsia="Arial Narrow" w:hAnsi="Arial Narrow" w:cs="Arial"/>
                <w:bCs/>
                <w:sz w:val="22"/>
                <w:szCs w:val="22"/>
                <w:lang w:eastAsia="en-US" w:bidi="sl-SI"/>
              </w:rPr>
              <w:lastRenderedPageBreak/>
              <w:t>primerljiva kazniva dejanja, ki so jih izrekla tuja sodišča.</w:t>
            </w:r>
          </w:p>
          <w:p w14:paraId="0C750F09" w14:textId="01CE8D76" w:rsidR="006B4D5A" w:rsidRDefault="006B4D5A"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p>
          <w:p w14:paraId="6C159C64" w14:textId="77777777" w:rsidR="006B4D5A" w:rsidRPr="00FA7039" w:rsidRDefault="006B4D5A"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p>
          <w:p w14:paraId="03BBED60" w14:textId="77777777" w:rsidR="00376496" w:rsidRPr="009315AB" w:rsidRDefault="00376496" w:rsidP="0093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9315AB">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5B8E36FE" w14:textId="77777777" w:rsidR="00376496" w:rsidRPr="00AE01B6" w:rsidRDefault="00376496" w:rsidP="009315AB">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lastRenderedPageBreak/>
              <w:t xml:space="preserve">1.   </w:t>
            </w:r>
            <w:r w:rsidRPr="00AE01B6">
              <w:rPr>
                <w:rFonts w:ascii="Arial Narrow" w:hAnsi="Arial Narrow" w:cs="Arial"/>
                <w:b/>
                <w:bCs/>
                <w:sz w:val="22"/>
                <w:szCs w:val="22"/>
                <w:lang w:eastAsia="en-US"/>
              </w:rPr>
              <w:t xml:space="preserve">priložen, izpolnjen in </w:t>
            </w:r>
            <w:r>
              <w:rPr>
                <w:rFonts w:ascii="Arial Narrow" w:hAnsi="Arial Narrow" w:cs="Arial"/>
                <w:b/>
                <w:bCs/>
                <w:sz w:val="22"/>
                <w:szCs w:val="22"/>
                <w:lang w:eastAsia="en-US"/>
              </w:rPr>
              <w:t>podpisan</w:t>
            </w:r>
            <w:r w:rsidRPr="00AE01B6">
              <w:rPr>
                <w:rFonts w:ascii="Arial Narrow" w:hAnsi="Arial Narrow" w:cs="Arial"/>
                <w:b/>
                <w:bCs/>
                <w:sz w:val="22"/>
                <w:szCs w:val="22"/>
                <w:lang w:eastAsia="en-US"/>
              </w:rPr>
              <w:t xml:space="preserve"> obraz</w:t>
            </w:r>
            <w:r w:rsidR="00FA7039">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c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w:t>
            </w:r>
            <w:r w:rsidR="00484D39">
              <w:rPr>
                <w:rFonts w:ascii="Arial Narrow" w:hAnsi="Arial Narrow" w:cs="Arial"/>
                <w:b/>
                <w:bCs/>
                <w:sz w:val="22"/>
                <w:szCs w:val="22"/>
                <w:lang w:eastAsia="en-US"/>
              </w:rPr>
              <w:t xml:space="preserve">podatki in </w:t>
            </w:r>
            <w:r w:rsidRPr="00AE01B6">
              <w:rPr>
                <w:rFonts w:ascii="Arial Narrow" w:hAnsi="Arial Narrow" w:cs="Arial"/>
                <w:b/>
                <w:bCs/>
                <w:sz w:val="22"/>
                <w:szCs w:val="22"/>
                <w:lang w:eastAsia="en-US"/>
              </w:rPr>
              <w:t>soglasj</w:t>
            </w:r>
            <w:r w:rsidR="00484D39">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 za pridobitev podatkov iz uradnih evidenc)</w:t>
            </w:r>
          </w:p>
          <w:p w14:paraId="79E0942C" w14:textId="77777777" w:rsidR="00376496" w:rsidRDefault="00376496" w:rsidP="00230252">
            <w:pPr>
              <w:spacing w:line="256" w:lineRule="auto"/>
              <w:jc w:val="both"/>
              <w:rPr>
                <w:rFonts w:ascii="Arial Narrow" w:hAnsi="Arial Narrow" w:cs="Arial"/>
                <w:b/>
                <w:bCs/>
                <w:sz w:val="22"/>
                <w:szCs w:val="22"/>
                <w:lang w:eastAsia="en-US"/>
              </w:rPr>
            </w:pPr>
          </w:p>
          <w:p w14:paraId="37A15D63" w14:textId="77777777" w:rsidR="00376496" w:rsidRDefault="00376496" w:rsidP="0023025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44886D1D" w14:textId="77777777" w:rsidR="00376496" w:rsidRPr="00AE01B6" w:rsidRDefault="00376496" w:rsidP="00230252">
            <w:pPr>
              <w:spacing w:line="256" w:lineRule="auto"/>
              <w:jc w:val="both"/>
              <w:rPr>
                <w:rFonts w:ascii="Arial Narrow" w:hAnsi="Arial Narrow" w:cs="Arial"/>
                <w:b/>
                <w:bCs/>
                <w:sz w:val="22"/>
                <w:szCs w:val="22"/>
                <w:lang w:eastAsia="en-US"/>
              </w:rPr>
            </w:pPr>
          </w:p>
          <w:p w14:paraId="40CEDCAF" w14:textId="5E8F3A4C" w:rsidR="00376496" w:rsidRPr="00AE01B6" w:rsidRDefault="00376496" w:rsidP="00230252">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 xml:space="preserve">dokazilo o nekaznovanosti iz Kazenske evidence </w:t>
            </w:r>
            <w:r w:rsidR="00826078">
              <w:rPr>
                <w:rFonts w:ascii="Arial Narrow" w:hAnsi="Arial Narrow" w:cs="Arial"/>
                <w:b/>
                <w:bCs/>
                <w:sz w:val="22"/>
                <w:szCs w:val="22"/>
              </w:rPr>
              <w:t xml:space="preserve">za </w:t>
            </w:r>
            <w:r w:rsidRPr="00AE01B6">
              <w:rPr>
                <w:rFonts w:ascii="Arial Narrow" w:hAnsi="Arial Narrow" w:cs="Arial"/>
                <w:b/>
                <w:bCs/>
                <w:sz w:val="22"/>
                <w:szCs w:val="22"/>
              </w:rPr>
              <w:t>fizičn</w:t>
            </w:r>
            <w:r w:rsidR="00826078">
              <w:rPr>
                <w:rFonts w:ascii="Arial Narrow" w:hAnsi="Arial Narrow" w:cs="Arial"/>
                <w:b/>
                <w:bCs/>
                <w:sz w:val="22"/>
                <w:szCs w:val="22"/>
              </w:rPr>
              <w:t>e</w:t>
            </w:r>
            <w:r w:rsidRPr="00AE01B6">
              <w:rPr>
                <w:rFonts w:ascii="Arial Narrow" w:hAnsi="Arial Narrow" w:cs="Arial"/>
                <w:b/>
                <w:bCs/>
                <w:sz w:val="22"/>
                <w:szCs w:val="22"/>
              </w:rPr>
              <w:t xml:space="preserve"> oseb</w:t>
            </w:r>
            <w:r w:rsidR="00826078">
              <w:rPr>
                <w:rFonts w:ascii="Arial Narrow" w:hAnsi="Arial Narrow" w:cs="Arial"/>
                <w:b/>
                <w:bCs/>
                <w:sz w:val="22"/>
                <w:szCs w:val="22"/>
              </w:rPr>
              <w:t xml:space="preserve">e in iz kazenske evidence za pravne </w:t>
            </w:r>
            <w:r w:rsidR="00826078">
              <w:rPr>
                <w:rFonts w:ascii="Arial Narrow" w:hAnsi="Arial Narrow" w:cs="Arial"/>
                <w:b/>
                <w:bCs/>
                <w:sz w:val="22"/>
                <w:szCs w:val="22"/>
              </w:rPr>
              <w:lastRenderedPageBreak/>
              <w:t>osebe</w:t>
            </w:r>
            <w:r w:rsidRPr="00AE01B6">
              <w:rPr>
                <w:rFonts w:ascii="Arial Narrow" w:hAnsi="Arial Narrow" w:cs="Arial"/>
                <w:b/>
                <w:bCs/>
                <w:sz w:val="22"/>
                <w:szCs w:val="22"/>
              </w:rPr>
              <w:t>, ki ni starejše od 4 mesecev pred potekom roka za oddajo ponudbe</w:t>
            </w:r>
          </w:p>
          <w:p w14:paraId="5AF4F5AC" w14:textId="77777777" w:rsidR="00376496" w:rsidRDefault="00376496" w:rsidP="00230252">
            <w:pPr>
              <w:spacing w:line="256" w:lineRule="auto"/>
              <w:ind w:left="465"/>
              <w:jc w:val="both"/>
              <w:rPr>
                <w:rFonts w:ascii="Arial Narrow" w:hAnsi="Arial Narrow" w:cs="Arial"/>
                <w:b/>
                <w:bCs/>
                <w:sz w:val="22"/>
                <w:szCs w:val="22"/>
                <w:lang w:eastAsia="en-US"/>
              </w:rPr>
            </w:pPr>
          </w:p>
          <w:p w14:paraId="0281A7FF" w14:textId="77777777" w:rsidR="00376496" w:rsidRPr="00AE01B6" w:rsidRDefault="00376496" w:rsidP="0023025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43169350" w14:textId="77777777" w:rsidR="00376496" w:rsidRDefault="00376496" w:rsidP="00230252">
            <w:pPr>
              <w:spacing w:line="256" w:lineRule="auto"/>
              <w:rPr>
                <w:rFonts w:ascii="Arial Narrow" w:hAnsi="Arial Narrow" w:cs="Arial"/>
                <w:b/>
                <w:bCs/>
                <w:sz w:val="22"/>
                <w:szCs w:val="22"/>
                <w:lang w:eastAsia="en-US"/>
              </w:rPr>
            </w:pPr>
          </w:p>
          <w:p w14:paraId="541E4E50" w14:textId="77777777" w:rsidR="00376496" w:rsidRPr="00F26EA5" w:rsidRDefault="00376496" w:rsidP="00376496">
            <w:pPr>
              <w:pStyle w:val="Odstavekseznama"/>
              <w:numPr>
                <w:ilvl w:val="0"/>
                <w:numId w:val="9"/>
              </w:numPr>
              <w:jc w:val="both"/>
              <w:rPr>
                <w:rFonts w:ascii="Arial Narrow" w:hAnsi="Arial Narrow" w:cs="Arial"/>
                <w:b/>
                <w:bCs/>
                <w:sz w:val="22"/>
                <w:szCs w:val="22"/>
              </w:rPr>
            </w:pPr>
            <w:r w:rsidRPr="00F26EA5">
              <w:rPr>
                <w:rFonts w:ascii="Arial Narrow" w:hAnsi="Arial Narrow" w:cs="Arial"/>
                <w:b/>
                <w:bCs/>
                <w:sz w:val="22"/>
                <w:szCs w:val="22"/>
                <w:lang w:eastAsia="en-US"/>
              </w:rPr>
              <w:t xml:space="preserve">za pravno osebo </w:t>
            </w:r>
            <w:r w:rsidRPr="00F26EA5">
              <w:rPr>
                <w:rFonts w:ascii="Arial Narrow" w:hAnsi="Arial Narrow" w:cs="Arial"/>
                <w:b/>
                <w:bCs/>
                <w:color w:val="0000FF"/>
                <w:sz w:val="22"/>
                <w:szCs w:val="22"/>
                <w:lang w:eastAsia="en-US"/>
              </w:rPr>
              <w:t>ESPD v zgoraj navedeni obliki*.</w:t>
            </w:r>
          </w:p>
          <w:p w14:paraId="29AF3346" w14:textId="77777777" w:rsidR="00376496" w:rsidRPr="001C3E9E" w:rsidRDefault="00376496" w:rsidP="00230252">
            <w:pPr>
              <w:jc w:val="both"/>
              <w:rPr>
                <w:rFonts w:ascii="Arial Narrow" w:hAnsi="Arial Narrow" w:cs="Arial"/>
                <w:sz w:val="22"/>
                <w:szCs w:val="22"/>
              </w:rPr>
            </w:pPr>
          </w:p>
          <w:p w14:paraId="414EC099" w14:textId="77777777" w:rsidR="00376496" w:rsidRPr="001C3E9E" w:rsidRDefault="00376496" w:rsidP="00230252">
            <w:pPr>
              <w:jc w:val="both"/>
              <w:rPr>
                <w:rFonts w:ascii="Arial Narrow" w:hAnsi="Arial Narrow" w:cs="Arial"/>
                <w:sz w:val="22"/>
                <w:szCs w:val="22"/>
              </w:rPr>
            </w:pPr>
          </w:p>
          <w:p w14:paraId="053F81F5" w14:textId="77777777" w:rsidR="00376496" w:rsidRPr="001C3E9E" w:rsidRDefault="00376496" w:rsidP="00376496">
            <w:pPr>
              <w:jc w:val="both"/>
              <w:rPr>
                <w:rFonts w:ascii="Arial Narrow" w:hAnsi="Arial Narrow" w:cs="Arial"/>
                <w:sz w:val="22"/>
                <w:szCs w:val="22"/>
              </w:rPr>
            </w:pPr>
          </w:p>
          <w:p w14:paraId="70693558" w14:textId="77777777" w:rsidR="00376496" w:rsidRDefault="00376496" w:rsidP="00F7596D">
            <w:pPr>
              <w:spacing w:line="256" w:lineRule="auto"/>
              <w:jc w:val="both"/>
              <w:rPr>
                <w:rFonts w:ascii="Arial Narrow" w:hAnsi="Arial Narrow"/>
                <w:sz w:val="20"/>
                <w:szCs w:val="22"/>
                <w:lang w:eastAsia="en-US"/>
              </w:rPr>
            </w:pPr>
            <w:r w:rsidRPr="00F7596D">
              <w:rPr>
                <w:rFonts w:ascii="Arial Narrow" w:hAnsi="Arial Narrow" w:cs="Arial"/>
                <w:sz w:val="20"/>
                <w:szCs w:val="22"/>
              </w:rPr>
              <w:t xml:space="preserve">*Zgornja dokazila se predložijo za </w:t>
            </w:r>
            <w:r w:rsidRPr="00F7596D">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sidR="004558D2">
              <w:rPr>
                <w:rFonts w:ascii="Arial Narrow" w:hAnsi="Arial Narrow"/>
                <w:sz w:val="20"/>
                <w:szCs w:val="22"/>
                <w:lang w:eastAsia="en-US"/>
              </w:rPr>
              <w:t>.</w:t>
            </w:r>
          </w:p>
          <w:p w14:paraId="0F306AA8" w14:textId="77777777" w:rsidR="004558D2" w:rsidRDefault="004558D2" w:rsidP="00F7596D">
            <w:pPr>
              <w:spacing w:line="256" w:lineRule="auto"/>
              <w:jc w:val="both"/>
              <w:rPr>
                <w:rFonts w:ascii="Arial Narrow" w:hAnsi="Arial Narrow"/>
                <w:sz w:val="20"/>
                <w:szCs w:val="22"/>
                <w:lang w:eastAsia="en-US"/>
              </w:rPr>
            </w:pPr>
          </w:p>
          <w:p w14:paraId="4F7861E8" w14:textId="341218C6" w:rsidR="004558D2" w:rsidRDefault="004558D2" w:rsidP="008E4553">
            <w:pPr>
              <w:pStyle w:val="TableParagraph"/>
              <w:spacing w:line="222" w:lineRule="exact"/>
              <w:jc w:val="both"/>
              <w:rPr>
                <w:sz w:val="20"/>
              </w:rPr>
            </w:pPr>
            <w:r>
              <w:rPr>
                <w:lang w:eastAsia="en-US"/>
              </w:rPr>
              <w:t>Naročnik bo izpolnjevanje navedenega pogoja preveril v e-Dosje</w:t>
            </w:r>
            <w:r w:rsidR="00E96162">
              <w:rPr>
                <w:lang w:eastAsia="en-US"/>
              </w:rPr>
              <w:t>, če</w:t>
            </w:r>
            <w:r>
              <w:rPr>
                <w:lang w:eastAsia="en-US"/>
              </w:rPr>
              <w:t xml:space="preserve"> bo to mogoče.</w:t>
            </w:r>
          </w:p>
          <w:p w14:paraId="5850E7EF" w14:textId="77777777" w:rsidR="004558D2" w:rsidRPr="00F7596D" w:rsidRDefault="004558D2" w:rsidP="00F7596D">
            <w:pPr>
              <w:spacing w:line="256" w:lineRule="auto"/>
              <w:jc w:val="both"/>
              <w:rPr>
                <w:rFonts w:ascii="Arial Narrow" w:hAnsi="Arial Narrow" w:cs="Arial"/>
                <w:b/>
                <w:bCs/>
                <w:sz w:val="22"/>
                <w:szCs w:val="22"/>
                <w:lang w:eastAsia="en-US"/>
              </w:rPr>
            </w:pPr>
          </w:p>
        </w:tc>
      </w:tr>
      <w:tr w:rsidR="00376496" w:rsidRPr="00AE01B6" w14:paraId="7A81CFC7"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1F403685" w14:textId="77777777" w:rsidR="00376496"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lastRenderedPageBreak/>
              <w:t>4</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D784DE0" w14:textId="5460BBCA" w:rsidR="00376496" w:rsidRPr="004558D2" w:rsidRDefault="00376496" w:rsidP="00230252">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sidR="005F3099">
              <w:rPr>
                <w:rFonts w:ascii="Arial Narrow" w:hAnsi="Arial Narrow" w:cs="Arial"/>
                <w:bCs/>
                <w:sz w:val="22"/>
                <w:szCs w:val="22"/>
                <w:lang w:eastAsia="en-US"/>
              </w:rPr>
              <w:t>.</w:t>
            </w:r>
            <w:r w:rsidRPr="00856770">
              <w:rPr>
                <w:rFonts w:ascii="Arial Narrow" w:hAnsi="Arial Narrow" w:cs="Arial"/>
                <w:bCs/>
                <w:sz w:val="22"/>
                <w:szCs w:val="22"/>
                <w:lang w:eastAsia="en-US"/>
              </w:rPr>
              <w:t xml:space="preserve"> </w:t>
            </w:r>
            <w:r w:rsidR="00B36DB6" w:rsidRPr="00CF38B4">
              <w:rPr>
                <w:rFonts w:ascii="Arial Narrow" w:hAnsi="Arial Narrow"/>
                <w:sz w:val="22"/>
                <w:szCs w:val="22"/>
              </w:rPr>
              <w:t>Šteje se, da ponudnik ne izpolnjuje obveznosti iz prejšnjega stavka tudi, če nima predloženih vseh obračunov davčnih odtegljajev za dohodke iz delovnega razmerja za obdobje zadnjih petih let do roka za oddajo ponudbe.</w:t>
            </w:r>
            <w:r w:rsidR="00B36DB6">
              <w:t xml:space="preserve"> </w:t>
            </w:r>
            <w:r w:rsidR="004558D2" w:rsidRPr="008E4553">
              <w:rPr>
                <w:rFonts w:ascii="Arial Narrow" w:hAnsi="Arial Narrow"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B50881C" w14:textId="77777777" w:rsidR="00376496" w:rsidRPr="00856770" w:rsidRDefault="00376496" w:rsidP="00230252">
            <w:pPr>
              <w:spacing w:line="256" w:lineRule="auto"/>
              <w:jc w:val="both"/>
              <w:rPr>
                <w:rFonts w:ascii="Arial Narrow" w:hAnsi="Arial Narrow" w:cs="Arial"/>
                <w:bCs/>
                <w:sz w:val="22"/>
                <w:szCs w:val="22"/>
                <w:lang w:eastAsia="en-US"/>
              </w:rPr>
            </w:pPr>
          </w:p>
          <w:p w14:paraId="2B8245DB" w14:textId="77777777" w:rsidR="00376496" w:rsidRPr="00AE01B6" w:rsidRDefault="00376496" w:rsidP="00230252">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3FBEB86D"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2B60D95" w14:textId="77777777" w:rsidR="00376496" w:rsidRPr="00AE7D4B" w:rsidRDefault="00376496" w:rsidP="00376496">
            <w:pPr>
              <w:spacing w:line="256" w:lineRule="auto"/>
              <w:ind w:left="60"/>
              <w:jc w:val="both"/>
              <w:rPr>
                <w:rFonts w:ascii="Arial Narrow" w:hAnsi="Arial Narrow" w:cs="Arial"/>
                <w:b/>
                <w:bCs/>
                <w:sz w:val="22"/>
                <w:szCs w:val="22"/>
                <w:lang w:eastAsia="en-US"/>
              </w:rPr>
            </w:pPr>
          </w:p>
          <w:p w14:paraId="6D33DAC1" w14:textId="77777777" w:rsidR="00376496" w:rsidRPr="00AE7D4B" w:rsidRDefault="00376496" w:rsidP="00376496">
            <w:pPr>
              <w:spacing w:line="256" w:lineRule="auto"/>
              <w:ind w:left="60"/>
              <w:jc w:val="both"/>
              <w:rPr>
                <w:rFonts w:ascii="Arial Narrow" w:hAnsi="Arial Narrow" w:cs="Arial"/>
                <w:b/>
                <w:bCs/>
                <w:sz w:val="22"/>
                <w:szCs w:val="22"/>
                <w:lang w:eastAsia="en-US"/>
              </w:rPr>
            </w:pPr>
          </w:p>
          <w:p w14:paraId="795BFED8"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594C917D" w14:textId="77777777" w:rsidR="00376496" w:rsidRPr="00AE7D4B" w:rsidRDefault="00376496" w:rsidP="00376496">
            <w:pPr>
              <w:spacing w:line="256" w:lineRule="auto"/>
              <w:jc w:val="both"/>
              <w:rPr>
                <w:rFonts w:ascii="Arial Narrow" w:hAnsi="Arial Narrow" w:cs="Arial"/>
                <w:b/>
                <w:bCs/>
                <w:sz w:val="22"/>
                <w:szCs w:val="22"/>
                <w:lang w:eastAsia="en-US"/>
              </w:rPr>
            </w:pPr>
          </w:p>
          <w:p w14:paraId="69764D56" w14:textId="77777777" w:rsidR="00376496" w:rsidRPr="00AE01B6" w:rsidRDefault="00376496" w:rsidP="00F7596D">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376496" w:rsidRPr="00AE01B6" w14:paraId="42AFE3AF"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610D08F1" w14:textId="77777777" w:rsidR="00376496"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t>5</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C1CE4EF" w14:textId="77777777" w:rsidR="00376496" w:rsidRPr="008A3C94" w:rsidRDefault="00376496" w:rsidP="00230252">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w:t>
            </w:r>
            <w:r w:rsidRPr="008A3C94">
              <w:rPr>
                <w:rFonts w:ascii="Arial Narrow" w:hAnsi="Arial Narrow" w:cs="Arial"/>
                <w:bCs/>
                <w:sz w:val="22"/>
                <w:szCs w:val="22"/>
                <w:lang w:eastAsia="en-US"/>
              </w:rPr>
              <w:lastRenderedPageBreak/>
              <w:t xml:space="preserve">javnih naročil zaradi uvrstitve v evidenco gospodarskih subjektov z izrečenimi stranskimi sankcijami izločitve iz postopkov javnega naročanja. </w:t>
            </w:r>
          </w:p>
          <w:p w14:paraId="0B87876F" w14:textId="77777777" w:rsidR="00376496" w:rsidRPr="008A3C94" w:rsidRDefault="00376496" w:rsidP="00230252">
            <w:pPr>
              <w:spacing w:line="256" w:lineRule="auto"/>
              <w:jc w:val="both"/>
              <w:rPr>
                <w:rFonts w:ascii="Arial Narrow" w:hAnsi="Arial Narrow" w:cs="Arial"/>
                <w:bCs/>
                <w:sz w:val="22"/>
                <w:szCs w:val="22"/>
                <w:lang w:eastAsia="en-US"/>
              </w:rPr>
            </w:pPr>
          </w:p>
          <w:p w14:paraId="6963624C" w14:textId="77777777" w:rsidR="00376496" w:rsidRPr="00AE01B6" w:rsidRDefault="00376496" w:rsidP="00230252">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24BEE78F" w14:textId="77777777" w:rsidR="00376496" w:rsidRPr="00AE7D4B" w:rsidRDefault="00376496" w:rsidP="00230252">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Naročnik bo izpolnjevanje  tega pogoja preveril preko aplikacije e-Dosje.</w:t>
            </w:r>
          </w:p>
          <w:p w14:paraId="4AC62CA5" w14:textId="77777777" w:rsidR="00376496" w:rsidRPr="00AE7D4B" w:rsidRDefault="00376496" w:rsidP="00230252">
            <w:pPr>
              <w:spacing w:line="256" w:lineRule="auto"/>
              <w:ind w:left="60"/>
              <w:jc w:val="both"/>
              <w:rPr>
                <w:rFonts w:ascii="Arial Narrow" w:hAnsi="Arial Narrow" w:cs="Arial"/>
                <w:b/>
                <w:bCs/>
                <w:sz w:val="22"/>
                <w:szCs w:val="22"/>
                <w:lang w:eastAsia="en-US"/>
              </w:rPr>
            </w:pPr>
          </w:p>
          <w:p w14:paraId="2FAB8BA9" w14:textId="77777777" w:rsidR="00376496" w:rsidRPr="00AE7D4B" w:rsidRDefault="00376496" w:rsidP="00230252">
            <w:pPr>
              <w:spacing w:line="256" w:lineRule="auto"/>
              <w:jc w:val="both"/>
              <w:rPr>
                <w:rFonts w:ascii="Arial Narrow" w:hAnsi="Arial Narrow" w:cs="Arial"/>
                <w:b/>
                <w:bCs/>
                <w:sz w:val="22"/>
                <w:szCs w:val="22"/>
                <w:lang w:eastAsia="en-US"/>
              </w:rPr>
            </w:pPr>
          </w:p>
          <w:p w14:paraId="6319A470" w14:textId="77777777" w:rsidR="00376496" w:rsidRPr="00AE7D4B" w:rsidRDefault="00376496" w:rsidP="00230252">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9C658EB" w14:textId="77777777" w:rsidR="00376496" w:rsidRPr="00AE7D4B" w:rsidRDefault="00376496" w:rsidP="00230252">
            <w:pPr>
              <w:spacing w:line="256" w:lineRule="auto"/>
              <w:jc w:val="both"/>
              <w:rPr>
                <w:rFonts w:ascii="Arial Narrow" w:hAnsi="Arial Narrow" w:cs="Arial"/>
                <w:b/>
                <w:bCs/>
                <w:sz w:val="22"/>
                <w:szCs w:val="22"/>
                <w:lang w:eastAsia="en-US"/>
              </w:rPr>
            </w:pPr>
          </w:p>
          <w:p w14:paraId="794E0F5A" w14:textId="77777777" w:rsidR="00376496" w:rsidRPr="00AE01B6" w:rsidRDefault="00376496" w:rsidP="00F7596D">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376496" w:rsidRPr="00AE01B6" w14:paraId="61FDAEBF"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70BE914E" w14:textId="77777777" w:rsidR="00376496"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lastRenderedPageBreak/>
              <w:t>6</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16C6379A" w14:textId="77F9CE86" w:rsidR="006B4D5A" w:rsidRPr="00CF38B4" w:rsidRDefault="006B4D5A" w:rsidP="00F7596D">
            <w:pPr>
              <w:spacing w:line="256" w:lineRule="auto"/>
              <w:jc w:val="both"/>
              <w:rPr>
                <w:rFonts w:ascii="Arial Narrow" w:hAnsi="Arial Narrow"/>
                <w:sz w:val="22"/>
                <w:szCs w:val="22"/>
              </w:rPr>
            </w:pPr>
            <w:r w:rsidRPr="00CF38B4">
              <w:rPr>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0038A32" w14:textId="77777777" w:rsidR="00376496" w:rsidRPr="008A3C94" w:rsidRDefault="00376496" w:rsidP="00F7596D">
            <w:pPr>
              <w:spacing w:line="256" w:lineRule="auto"/>
              <w:jc w:val="both"/>
              <w:rPr>
                <w:rFonts w:ascii="Arial Narrow" w:hAnsi="Arial Narrow" w:cs="Arial"/>
                <w:bCs/>
                <w:sz w:val="22"/>
                <w:szCs w:val="22"/>
                <w:lang w:eastAsia="en-US"/>
              </w:rPr>
            </w:pPr>
          </w:p>
          <w:p w14:paraId="22D95212" w14:textId="77777777" w:rsidR="00376496" w:rsidRPr="00AE01B6" w:rsidRDefault="00376496" w:rsidP="00F7596D">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62E2EF9"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4CCAAC3" w14:textId="77777777" w:rsidR="00376496" w:rsidRPr="00AE7D4B" w:rsidRDefault="00376496" w:rsidP="00376496">
            <w:pPr>
              <w:jc w:val="both"/>
              <w:rPr>
                <w:rFonts w:ascii="Arial Narrow" w:hAnsi="Arial Narrow" w:cs="Arial"/>
                <w:sz w:val="22"/>
                <w:szCs w:val="22"/>
                <w:lang w:eastAsia="en-US"/>
              </w:rPr>
            </w:pPr>
          </w:p>
          <w:p w14:paraId="2ABFC1B0" w14:textId="77777777" w:rsidR="00376496" w:rsidRPr="00AE7D4B" w:rsidRDefault="00376496" w:rsidP="00376496">
            <w:pPr>
              <w:jc w:val="both"/>
              <w:rPr>
                <w:rFonts w:ascii="Arial Narrow" w:hAnsi="Arial Narrow" w:cs="Arial"/>
                <w:sz w:val="22"/>
                <w:szCs w:val="22"/>
                <w:lang w:eastAsia="en-US"/>
              </w:rPr>
            </w:pPr>
          </w:p>
          <w:p w14:paraId="197639AB" w14:textId="77777777" w:rsidR="00376496" w:rsidRDefault="00376496" w:rsidP="00376496">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678F2435" w14:textId="77777777" w:rsidR="00376496" w:rsidRPr="00376496" w:rsidRDefault="00376496" w:rsidP="00376496">
            <w:pPr>
              <w:spacing w:line="256" w:lineRule="auto"/>
              <w:jc w:val="both"/>
              <w:rPr>
                <w:rFonts w:ascii="Arial Narrow" w:hAnsi="Arial Narrow"/>
                <w:sz w:val="20"/>
                <w:szCs w:val="22"/>
                <w:lang w:eastAsia="en-US"/>
              </w:rPr>
            </w:pPr>
          </w:p>
          <w:p w14:paraId="796CE798" w14:textId="77777777" w:rsidR="00376496" w:rsidRPr="00AE01B6" w:rsidRDefault="00376496" w:rsidP="00F7596D">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376496" w:rsidRPr="00AE01B6" w14:paraId="043A3BB7" w14:textId="77777777" w:rsidTr="00230252">
        <w:tc>
          <w:tcPr>
            <w:tcW w:w="643" w:type="dxa"/>
            <w:tcBorders>
              <w:top w:val="single" w:sz="4" w:space="0" w:color="auto"/>
              <w:left w:val="single" w:sz="4" w:space="0" w:color="auto"/>
              <w:bottom w:val="single" w:sz="4" w:space="0" w:color="auto"/>
              <w:right w:val="single" w:sz="4" w:space="0" w:color="auto"/>
            </w:tcBorders>
          </w:tcPr>
          <w:p w14:paraId="5C25D164" w14:textId="77777777" w:rsidR="00376496" w:rsidRPr="00AE01B6" w:rsidRDefault="00A87A9A" w:rsidP="00230252">
            <w:pPr>
              <w:spacing w:line="256" w:lineRule="auto"/>
              <w:rPr>
                <w:rFonts w:ascii="Arial Narrow" w:hAnsi="Arial Narrow"/>
                <w:sz w:val="22"/>
                <w:szCs w:val="22"/>
                <w:lang w:eastAsia="en-US"/>
              </w:rPr>
            </w:pPr>
            <w:r>
              <w:rPr>
                <w:rFonts w:ascii="Arial Narrow" w:hAnsi="Arial Narrow"/>
                <w:sz w:val="22"/>
                <w:szCs w:val="22"/>
                <w:lang w:eastAsia="en-US"/>
              </w:rPr>
              <w:t>7</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31DEDAC5" w14:textId="77777777" w:rsidR="00376496" w:rsidRPr="00AE01B6" w:rsidRDefault="00376496" w:rsidP="00F7596D">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w:t>
            </w:r>
          </w:p>
        </w:tc>
        <w:tc>
          <w:tcPr>
            <w:tcW w:w="5032" w:type="dxa"/>
            <w:tcBorders>
              <w:top w:val="single" w:sz="4" w:space="0" w:color="auto"/>
              <w:left w:val="single" w:sz="4" w:space="0" w:color="auto"/>
              <w:bottom w:val="single" w:sz="4" w:space="0" w:color="auto"/>
              <w:right w:val="single" w:sz="4" w:space="0" w:color="auto"/>
            </w:tcBorders>
          </w:tcPr>
          <w:p w14:paraId="4D7B918E" w14:textId="77777777" w:rsidR="00376496" w:rsidRDefault="00376496" w:rsidP="00230252">
            <w:pPr>
              <w:jc w:val="both"/>
              <w:rPr>
                <w:rFonts w:ascii="Arial Narrow" w:hAnsi="Arial Narrow"/>
                <w:sz w:val="22"/>
                <w:szCs w:val="22"/>
              </w:rPr>
            </w:pPr>
            <w:r w:rsidRPr="00AE01B6">
              <w:rPr>
                <w:rFonts w:ascii="Arial Narrow" w:hAnsi="Arial Narrow"/>
                <w:sz w:val="22"/>
                <w:szCs w:val="22"/>
              </w:rPr>
              <w:t xml:space="preserve">Ponudnik priloži: </w:t>
            </w:r>
          </w:p>
          <w:p w14:paraId="188BD432" w14:textId="62724BB2" w:rsidR="00376496" w:rsidRPr="007F75C6" w:rsidRDefault="00376496" w:rsidP="00F7596D">
            <w:pPr>
              <w:pStyle w:val="Odstavekseznama"/>
              <w:numPr>
                <w:ilvl w:val="0"/>
                <w:numId w:val="14"/>
              </w:numPr>
              <w:jc w:val="both"/>
              <w:rPr>
                <w:rFonts w:ascii="Arial Narrow" w:hAnsi="Arial Narrow"/>
                <w:sz w:val="22"/>
                <w:szCs w:val="22"/>
              </w:rPr>
            </w:pPr>
            <w:r w:rsidRPr="007F75C6">
              <w:rPr>
                <w:rFonts w:ascii="Arial Narrow" w:hAnsi="Arial Narrow"/>
                <w:sz w:val="22"/>
                <w:szCs w:val="22"/>
              </w:rPr>
              <w:t xml:space="preserve">izpolnjen predračun </w:t>
            </w:r>
            <w:r w:rsidRPr="007F75C6">
              <w:rPr>
                <w:rFonts w:ascii="Arial Narrow" w:hAnsi="Arial Narrow"/>
                <w:b/>
                <w:sz w:val="22"/>
                <w:szCs w:val="22"/>
              </w:rPr>
              <w:t>84508011</w:t>
            </w:r>
            <w:r w:rsidR="007F75C6" w:rsidRPr="007F75C6">
              <w:rPr>
                <w:rFonts w:ascii="Arial Narrow" w:hAnsi="Arial Narrow"/>
                <w:b/>
                <w:sz w:val="22"/>
                <w:szCs w:val="22"/>
              </w:rPr>
              <w:t>8</w:t>
            </w:r>
            <w:r w:rsidRPr="007F75C6">
              <w:rPr>
                <w:rFonts w:ascii="Arial Narrow" w:hAnsi="Arial Narrow"/>
                <w:b/>
                <w:sz w:val="22"/>
                <w:szCs w:val="22"/>
              </w:rPr>
              <w:t>-</w:t>
            </w:r>
            <w:r w:rsidR="00086A20">
              <w:rPr>
                <w:rFonts w:ascii="Arial Narrow" w:hAnsi="Arial Narrow"/>
                <w:b/>
                <w:sz w:val="22"/>
                <w:szCs w:val="22"/>
              </w:rPr>
              <w:t>149</w:t>
            </w:r>
            <w:r w:rsidR="006F28D4" w:rsidRPr="007F75C6">
              <w:rPr>
                <w:rFonts w:ascii="Arial Narrow" w:hAnsi="Arial Narrow"/>
                <w:b/>
                <w:sz w:val="22"/>
                <w:szCs w:val="22"/>
              </w:rPr>
              <w:t>-2</w:t>
            </w:r>
            <w:r w:rsidR="007F75C6" w:rsidRPr="007F75C6">
              <w:rPr>
                <w:rFonts w:ascii="Arial Narrow" w:hAnsi="Arial Narrow"/>
                <w:b/>
                <w:sz w:val="22"/>
                <w:szCs w:val="22"/>
              </w:rPr>
              <w:t>3</w:t>
            </w:r>
            <w:r w:rsidRPr="007F75C6">
              <w:rPr>
                <w:rFonts w:ascii="Arial Narrow" w:hAnsi="Arial Narrow"/>
                <w:b/>
                <w:sz w:val="22"/>
                <w:szCs w:val="22"/>
              </w:rPr>
              <w:t xml:space="preserve">_001 </w:t>
            </w:r>
            <w:r w:rsidRPr="007F75C6">
              <w:rPr>
                <w:rFonts w:ascii="Arial Narrow" w:hAnsi="Arial Narrow"/>
                <w:sz w:val="22"/>
                <w:szCs w:val="22"/>
              </w:rPr>
              <w:t>v zgoraj navedeni obliki</w:t>
            </w:r>
          </w:p>
          <w:p w14:paraId="47585350" w14:textId="77777777" w:rsidR="00376496" w:rsidRPr="007F75C6" w:rsidRDefault="00376496" w:rsidP="00376496">
            <w:pPr>
              <w:pStyle w:val="Odstavekseznama"/>
              <w:numPr>
                <w:ilvl w:val="0"/>
                <w:numId w:val="14"/>
              </w:numPr>
              <w:jc w:val="both"/>
              <w:rPr>
                <w:rFonts w:ascii="Arial Narrow" w:hAnsi="Arial Narrow"/>
                <w:sz w:val="22"/>
                <w:szCs w:val="22"/>
                <w:u w:val="single"/>
              </w:rPr>
            </w:pPr>
            <w:r w:rsidRPr="007F75C6">
              <w:rPr>
                <w:rFonts w:ascii="Arial Narrow" w:hAnsi="Arial Narrow"/>
                <w:sz w:val="22"/>
                <w:szCs w:val="22"/>
              </w:rPr>
              <w:t>opis ponujenega izdelka z navedbo strokovno-tehničnih podatkov, iz katerih mora biti jasno in nedvoumno razvidno, da ponujeni izdelek izpolnjuje vse strokovne zahteve (3. točka poglavja SPLOŠNE STROKOVNE ZAHTEVE NAROČNIKA)</w:t>
            </w:r>
          </w:p>
          <w:p w14:paraId="2280F30A" w14:textId="77777777" w:rsidR="00376496" w:rsidRPr="00F7596D" w:rsidRDefault="00376496" w:rsidP="0086053F">
            <w:pPr>
              <w:pStyle w:val="Odstavekseznama"/>
              <w:ind w:left="644"/>
              <w:jc w:val="both"/>
              <w:rPr>
                <w:rFonts w:ascii="Arial Narrow" w:hAnsi="Arial Narrow"/>
                <w:sz w:val="22"/>
                <w:szCs w:val="22"/>
                <w:u w:val="single"/>
              </w:rPr>
            </w:pPr>
          </w:p>
          <w:p w14:paraId="47F88B58" w14:textId="77777777" w:rsidR="00376496" w:rsidRPr="00F7596D" w:rsidRDefault="00376496" w:rsidP="00376496">
            <w:pPr>
              <w:pStyle w:val="Odstavekseznama"/>
              <w:numPr>
                <w:ilvl w:val="0"/>
                <w:numId w:val="14"/>
              </w:numPr>
              <w:jc w:val="both"/>
              <w:rPr>
                <w:rFonts w:ascii="Arial Narrow" w:hAnsi="Arial Narrow"/>
                <w:sz w:val="22"/>
                <w:szCs w:val="22"/>
                <w:u w:val="single"/>
              </w:rPr>
            </w:pPr>
            <w:r w:rsidRPr="00376496">
              <w:rPr>
                <w:rFonts w:ascii="Arial Narrow" w:hAnsi="Arial Narrow"/>
                <w:sz w:val="22"/>
                <w:szCs w:val="22"/>
                <w:u w:val="single"/>
              </w:rPr>
              <w:t>kataloški material (tekstovni in slikovni), iz katerega je nedvoumno viden opis proizvoda</w:t>
            </w:r>
            <w:r>
              <w:rPr>
                <w:rFonts w:ascii="Arial Narrow" w:hAnsi="Arial Narrow"/>
                <w:sz w:val="22"/>
                <w:szCs w:val="22"/>
                <w:u w:val="single"/>
              </w:rPr>
              <w:t>, vključno</w:t>
            </w:r>
            <w:r w:rsidRPr="00376496">
              <w:rPr>
                <w:rFonts w:ascii="Arial Narrow" w:hAnsi="Arial Narrow"/>
                <w:sz w:val="22"/>
                <w:szCs w:val="22"/>
                <w:u w:val="single"/>
              </w:rPr>
              <w:t xml:space="preserve"> </w:t>
            </w:r>
            <w:r>
              <w:rPr>
                <w:rFonts w:ascii="Arial Narrow" w:hAnsi="Arial Narrow"/>
                <w:sz w:val="22"/>
                <w:szCs w:val="22"/>
                <w:u w:val="single"/>
              </w:rPr>
              <w:t xml:space="preserve">s </w:t>
            </w:r>
            <w:r w:rsidRPr="00376496">
              <w:rPr>
                <w:rFonts w:ascii="Arial Narrow" w:hAnsi="Arial Narrow"/>
                <w:sz w:val="22"/>
                <w:szCs w:val="22"/>
                <w:u w:val="single"/>
              </w:rPr>
              <w:t>kazalo</w:t>
            </w:r>
            <w:r>
              <w:rPr>
                <w:rFonts w:ascii="Arial Narrow" w:hAnsi="Arial Narrow"/>
                <w:sz w:val="22"/>
                <w:szCs w:val="22"/>
                <w:u w:val="single"/>
              </w:rPr>
              <w:t>m</w:t>
            </w:r>
            <w:r w:rsidRPr="00376496">
              <w:rPr>
                <w:rFonts w:ascii="Arial Narrow" w:hAnsi="Arial Narrow"/>
                <w:sz w:val="22"/>
                <w:szCs w:val="22"/>
                <w:u w:val="single"/>
              </w:rPr>
              <w:t>, po katerem lahko naročnik v priloženem kataloškem materialu najde ponujene proizvode</w:t>
            </w:r>
            <w:r>
              <w:rPr>
                <w:rFonts w:ascii="Arial Narrow" w:hAnsi="Arial Narrow"/>
                <w:sz w:val="22"/>
                <w:szCs w:val="22"/>
                <w:u w:val="single"/>
              </w:rPr>
              <w:t xml:space="preserve"> (</w:t>
            </w:r>
            <w:r w:rsidR="00A97340">
              <w:rPr>
                <w:rFonts w:ascii="Arial Narrow" w:hAnsi="Arial Narrow"/>
                <w:sz w:val="22"/>
                <w:szCs w:val="22"/>
                <w:u w:val="single"/>
              </w:rPr>
              <w:t>5</w:t>
            </w:r>
            <w:r>
              <w:rPr>
                <w:rFonts w:ascii="Arial Narrow" w:hAnsi="Arial Narrow"/>
                <w:sz w:val="22"/>
                <w:szCs w:val="22"/>
                <w:u w:val="single"/>
              </w:rPr>
              <w:t>. točka poglavja SPLOŠNE STROKOVNE ZAHTEVE NAROČNIKA)</w:t>
            </w:r>
          </w:p>
          <w:p w14:paraId="2506781A" w14:textId="77777777" w:rsidR="00376496" w:rsidRPr="00F7596D" w:rsidRDefault="00A97340" w:rsidP="00F7596D">
            <w:pPr>
              <w:pStyle w:val="Odstavekseznama"/>
              <w:numPr>
                <w:ilvl w:val="0"/>
                <w:numId w:val="14"/>
              </w:numPr>
              <w:jc w:val="both"/>
              <w:rPr>
                <w:rFonts w:ascii="Arial Narrow" w:hAnsi="Arial Narrow"/>
                <w:sz w:val="22"/>
                <w:szCs w:val="22"/>
                <w:u w:val="single"/>
              </w:rPr>
            </w:pPr>
            <w:r>
              <w:rPr>
                <w:rFonts w:ascii="Arial Narrow" w:hAnsi="Arial Narrow"/>
                <w:sz w:val="22"/>
                <w:szCs w:val="22"/>
              </w:rPr>
              <w:t xml:space="preserve">na poziv naročnika tudi </w:t>
            </w:r>
            <w:r w:rsidR="00376496">
              <w:rPr>
                <w:rFonts w:ascii="Arial Narrow" w:hAnsi="Arial Narrow"/>
                <w:sz w:val="22"/>
                <w:szCs w:val="22"/>
              </w:rPr>
              <w:t xml:space="preserve">druge </w:t>
            </w:r>
            <w:r w:rsidR="00376496" w:rsidRPr="00F7596D">
              <w:rPr>
                <w:rFonts w:ascii="Arial Narrow" w:hAnsi="Arial Narrow"/>
                <w:sz w:val="22"/>
                <w:szCs w:val="22"/>
              </w:rPr>
              <w:t>zahtevane listine oz. dokazila, ki so navedena v strokovnih zahtevah naročnika.</w:t>
            </w:r>
          </w:p>
        </w:tc>
      </w:tr>
    </w:tbl>
    <w:p w14:paraId="49118CC8" w14:textId="77777777" w:rsidR="00AE01B6" w:rsidRDefault="00AE01B6" w:rsidP="00503FBF">
      <w:pPr>
        <w:jc w:val="both"/>
        <w:rPr>
          <w:rFonts w:ascii="Arial Narrow" w:hAnsi="Arial Narrow" w:cs="Arial"/>
          <w:b/>
          <w:u w:val="single"/>
        </w:rPr>
      </w:pPr>
    </w:p>
    <w:p w14:paraId="4152C26D" w14:textId="77777777" w:rsidR="00503FBF" w:rsidRDefault="00503FBF" w:rsidP="00503FBF">
      <w:pPr>
        <w:jc w:val="both"/>
        <w:rPr>
          <w:rFonts w:ascii="Arial Narrow" w:hAnsi="Arial Narrow" w:cs="Arial"/>
          <w:b/>
          <w:u w:val="single"/>
        </w:rPr>
      </w:pPr>
      <w:r>
        <w:rPr>
          <w:rFonts w:ascii="Arial Narrow" w:hAnsi="Arial Narrow" w:cs="Arial"/>
          <w:b/>
          <w:u w:val="single"/>
        </w:rPr>
        <w:t>OPOZORILA:</w:t>
      </w:r>
    </w:p>
    <w:p w14:paraId="1EF9AD69" w14:textId="77777777" w:rsidR="00503FBF" w:rsidRDefault="00503FBF" w:rsidP="00503FBF">
      <w:pPr>
        <w:jc w:val="both"/>
        <w:rPr>
          <w:rFonts w:ascii="Arial Narrow" w:hAnsi="Arial Narrow" w:cs="Arial"/>
        </w:rPr>
      </w:pPr>
    </w:p>
    <w:p w14:paraId="6B7E5881" w14:textId="77777777" w:rsidR="00AE7D4B" w:rsidRDefault="005D64C0" w:rsidP="007B2808">
      <w:pPr>
        <w:pStyle w:val="Odstavekseznama"/>
        <w:numPr>
          <w:ilvl w:val="0"/>
          <w:numId w:val="11"/>
        </w:numPr>
        <w:jc w:val="both"/>
        <w:rPr>
          <w:rFonts w:ascii="Arial Narrow" w:hAnsi="Arial Narrow" w:cs="Arial"/>
          <w:b/>
          <w:sz w:val="22"/>
          <w:szCs w:val="22"/>
        </w:rPr>
      </w:pPr>
      <w:r w:rsidRPr="00596B89">
        <w:rPr>
          <w:rFonts w:ascii="Arial Narrow" w:hAnsi="Arial Narrow" w:cs="Arial"/>
          <w:b/>
          <w:sz w:val="22"/>
          <w:szCs w:val="22"/>
        </w:rPr>
        <w:lastRenderedPageBreak/>
        <w:t xml:space="preserve">Ponudnik mora poleg zgoraj navedenih dokazil v svoji ponudbi predložiti tudi obrazec št. 1 – PONUDBA. </w:t>
      </w:r>
    </w:p>
    <w:p w14:paraId="69163204" w14:textId="77777777" w:rsidR="00AE7D4B" w:rsidRDefault="00AE7D4B" w:rsidP="00AE7D4B">
      <w:pPr>
        <w:pStyle w:val="Odstavekseznama"/>
        <w:jc w:val="both"/>
        <w:rPr>
          <w:rFonts w:ascii="Arial Narrow" w:hAnsi="Arial Narrow" w:cs="Arial"/>
          <w:b/>
          <w:sz w:val="22"/>
          <w:szCs w:val="22"/>
        </w:rPr>
      </w:pPr>
    </w:p>
    <w:p w14:paraId="1389A5B0" w14:textId="77777777" w:rsidR="00596B89" w:rsidRPr="001A4867" w:rsidRDefault="005D64C0" w:rsidP="001A4867">
      <w:pPr>
        <w:pStyle w:val="Odstavekseznama"/>
        <w:jc w:val="both"/>
        <w:rPr>
          <w:rFonts w:ascii="Arial Narrow" w:hAnsi="Arial Narrow" w:cs="Arial"/>
          <w:b/>
          <w:sz w:val="22"/>
          <w:szCs w:val="22"/>
        </w:rPr>
      </w:pPr>
      <w:r w:rsidRPr="00596B89">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00596B89" w:rsidRPr="001A4867">
        <w:rPr>
          <w:rFonts w:ascii="Arial Narrow" w:hAnsi="Arial Narrow" w:cs="Arial"/>
          <w:b/>
          <w:i/>
          <w:sz w:val="22"/>
          <w:szCs w:val="22"/>
        </w:rPr>
        <w:t>3.2 Skupna ponudba, ponudba s podizvajalci in uporaba zmogljivosti drugih gospodarskih subjektov</w:t>
      </w:r>
      <w:r w:rsidR="00596B89">
        <w:rPr>
          <w:rFonts w:ascii="Arial Narrow" w:hAnsi="Arial Narrow" w:cs="Arial"/>
          <w:b/>
          <w:i/>
          <w:sz w:val="22"/>
          <w:szCs w:val="22"/>
        </w:rPr>
        <w:t>.</w:t>
      </w:r>
    </w:p>
    <w:p w14:paraId="22A60970" w14:textId="77777777" w:rsidR="00596B89" w:rsidRPr="00596B89" w:rsidRDefault="00596B89" w:rsidP="001A4867">
      <w:pPr>
        <w:pStyle w:val="Odstavekseznama"/>
        <w:rPr>
          <w:rFonts w:ascii="Arial Narrow" w:hAnsi="Arial Narrow" w:cs="Arial"/>
          <w:b/>
          <w:sz w:val="22"/>
          <w:szCs w:val="22"/>
        </w:rPr>
      </w:pPr>
    </w:p>
    <w:p w14:paraId="56C4BF84" w14:textId="77777777" w:rsidR="005D64C0" w:rsidRDefault="005D64C0" w:rsidP="007B2808">
      <w:pPr>
        <w:numPr>
          <w:ilvl w:val="0"/>
          <w:numId w:val="11"/>
        </w:numPr>
        <w:jc w:val="both"/>
        <w:rPr>
          <w:rFonts w:ascii="Arial Narrow" w:hAnsi="Arial Narrow" w:cs="Arial"/>
          <w:b/>
          <w:sz w:val="22"/>
          <w:szCs w:val="22"/>
        </w:rPr>
      </w:pPr>
      <w:r>
        <w:rPr>
          <w:rFonts w:ascii="Arial Narrow" w:hAnsi="Arial Narrow" w:cs="Arial"/>
          <w:b/>
          <w:sz w:val="22"/>
          <w:szCs w:val="22"/>
        </w:rPr>
        <w:t xml:space="preserve">Zaželeno je, da ponudniki že </w:t>
      </w:r>
      <w:r w:rsidR="00596B89">
        <w:rPr>
          <w:rFonts w:ascii="Arial Narrow" w:hAnsi="Arial Narrow" w:cs="Arial"/>
          <w:b/>
          <w:sz w:val="22"/>
          <w:szCs w:val="22"/>
        </w:rPr>
        <w:t>v ponudbi predložijo tudi</w:t>
      </w:r>
      <w:r w:rsidR="00AE7D4B">
        <w:rPr>
          <w:rFonts w:ascii="Arial Narrow" w:hAnsi="Arial Narrow" w:cs="Arial"/>
          <w:b/>
          <w:sz w:val="22"/>
          <w:szCs w:val="22"/>
        </w:rPr>
        <w:t>:</w:t>
      </w:r>
    </w:p>
    <w:p w14:paraId="54F3FCC6" w14:textId="77777777" w:rsidR="00AE7D4B" w:rsidRDefault="00AE7D4B" w:rsidP="007B2808">
      <w:pPr>
        <w:pStyle w:val="Odstavekseznama"/>
        <w:numPr>
          <w:ilvl w:val="0"/>
          <w:numId w:val="10"/>
        </w:numPr>
        <w:jc w:val="both"/>
        <w:rPr>
          <w:rFonts w:ascii="Arial Narrow" w:hAnsi="Arial Narrow" w:cs="Arial"/>
          <w:b/>
          <w:sz w:val="22"/>
          <w:szCs w:val="22"/>
        </w:rPr>
      </w:pPr>
      <w:r w:rsidRPr="00AE7D4B">
        <w:rPr>
          <w:rFonts w:ascii="Arial Narrow" w:hAnsi="Arial Narrow" w:cs="Arial"/>
          <w:b/>
          <w:sz w:val="22"/>
          <w:szCs w:val="22"/>
        </w:rPr>
        <w:t>Izjava o udeležbi fizičnih in pravnih oseb v lastništvu ponudnika</w:t>
      </w:r>
      <w:r w:rsidR="00376496">
        <w:rPr>
          <w:rFonts w:ascii="Arial Narrow" w:hAnsi="Arial Narrow" w:cs="Arial"/>
          <w:b/>
          <w:sz w:val="22"/>
          <w:szCs w:val="22"/>
        </w:rPr>
        <w:t>/partnerja v skupnem nastopu/podizvajalca</w:t>
      </w:r>
      <w:r w:rsidRPr="00AE7D4B">
        <w:rPr>
          <w:rFonts w:ascii="Arial Narrow" w:hAnsi="Arial Narrow" w:cs="Arial"/>
          <w:b/>
          <w:sz w:val="22"/>
          <w:szCs w:val="22"/>
        </w:rPr>
        <w:t xml:space="preserve"> – obrazec št. </w:t>
      </w:r>
      <w:r w:rsidR="0048626B">
        <w:rPr>
          <w:rFonts w:ascii="Arial Narrow" w:hAnsi="Arial Narrow" w:cs="Arial"/>
          <w:b/>
          <w:sz w:val="22"/>
          <w:szCs w:val="22"/>
        </w:rPr>
        <w:t>4</w:t>
      </w:r>
    </w:p>
    <w:p w14:paraId="23FCECF6" w14:textId="69AA121A" w:rsidR="004805C5" w:rsidRPr="00083BD8" w:rsidRDefault="00AE7D4B" w:rsidP="00083BD8">
      <w:pPr>
        <w:pStyle w:val="Odstavekseznama"/>
        <w:numPr>
          <w:ilvl w:val="0"/>
          <w:numId w:val="10"/>
        </w:numPr>
        <w:jc w:val="both"/>
        <w:rPr>
          <w:rFonts w:ascii="Arial Narrow" w:hAnsi="Arial Narrow" w:cs="Arial"/>
          <w:b/>
          <w:sz w:val="22"/>
          <w:szCs w:val="22"/>
        </w:rPr>
      </w:pPr>
      <w:r w:rsidRPr="00AE7D4B">
        <w:rPr>
          <w:rFonts w:ascii="Arial Narrow" w:hAnsi="Arial Narrow" w:cs="Arial"/>
          <w:b/>
          <w:sz w:val="22"/>
          <w:szCs w:val="22"/>
        </w:rPr>
        <w:t xml:space="preserve">Izjava po 35. členu </w:t>
      </w:r>
      <w:proofErr w:type="spellStart"/>
      <w:r w:rsidRPr="00AE7D4B">
        <w:rPr>
          <w:rFonts w:ascii="Arial Narrow" w:hAnsi="Arial Narrow" w:cs="Arial"/>
          <w:b/>
          <w:sz w:val="22"/>
          <w:szCs w:val="22"/>
        </w:rPr>
        <w:t>ZIntPK</w:t>
      </w:r>
      <w:proofErr w:type="spellEnd"/>
      <w:r w:rsidRPr="00AE7D4B">
        <w:rPr>
          <w:rFonts w:ascii="Arial Narrow" w:hAnsi="Arial Narrow" w:cs="Arial"/>
          <w:b/>
          <w:sz w:val="22"/>
          <w:szCs w:val="22"/>
        </w:rPr>
        <w:t xml:space="preserve"> </w:t>
      </w:r>
      <w:r w:rsidR="00376496">
        <w:rPr>
          <w:rFonts w:ascii="Arial Narrow" w:hAnsi="Arial Narrow" w:cs="Arial"/>
          <w:b/>
          <w:sz w:val="22"/>
          <w:szCs w:val="22"/>
        </w:rPr>
        <w:t xml:space="preserve">– za ponudnika, partnerja v skupnem nastopu, podizvajalca </w:t>
      </w:r>
      <w:r w:rsidRPr="00AE7D4B">
        <w:rPr>
          <w:rFonts w:ascii="Arial Narrow" w:hAnsi="Arial Narrow" w:cs="Arial"/>
          <w:b/>
          <w:sz w:val="22"/>
          <w:szCs w:val="22"/>
        </w:rPr>
        <w:t xml:space="preserve">– obrazec št. </w:t>
      </w:r>
      <w:r w:rsidR="0048626B">
        <w:rPr>
          <w:rFonts w:ascii="Arial Narrow" w:hAnsi="Arial Narrow" w:cs="Arial"/>
          <w:b/>
          <w:sz w:val="22"/>
          <w:szCs w:val="22"/>
        </w:rPr>
        <w:t>5</w:t>
      </w:r>
    </w:p>
    <w:p w14:paraId="391B65DF" w14:textId="77777777" w:rsidR="00596B89" w:rsidRDefault="00596B89" w:rsidP="001A4867">
      <w:pPr>
        <w:pStyle w:val="Odstavekseznama"/>
        <w:rPr>
          <w:rFonts w:ascii="Arial Narrow" w:hAnsi="Arial Narrow" w:cs="Arial"/>
          <w:b/>
          <w:sz w:val="22"/>
          <w:szCs w:val="22"/>
        </w:rPr>
      </w:pPr>
    </w:p>
    <w:p w14:paraId="6B1FE0F2" w14:textId="77777777" w:rsidR="00503FBF" w:rsidRPr="00AE7D4B" w:rsidRDefault="00AE7D4B" w:rsidP="007B2808">
      <w:pPr>
        <w:numPr>
          <w:ilvl w:val="0"/>
          <w:numId w:val="11"/>
        </w:numPr>
        <w:jc w:val="both"/>
        <w:rPr>
          <w:rFonts w:ascii="Arial Narrow" w:hAnsi="Arial Narrow" w:cs="Arial"/>
          <w:b/>
          <w:sz w:val="22"/>
          <w:szCs w:val="22"/>
        </w:rPr>
      </w:pPr>
      <w:r>
        <w:rPr>
          <w:rFonts w:ascii="Arial Narrow" w:hAnsi="Arial Narrow" w:cs="Arial"/>
          <w:sz w:val="22"/>
          <w:szCs w:val="22"/>
        </w:rPr>
        <w:t>Gospodarski subjekti</w:t>
      </w:r>
      <w:r w:rsidR="00503FBF" w:rsidRPr="00596B89">
        <w:rPr>
          <w:rFonts w:ascii="Arial Narrow" w:hAnsi="Arial Narrow" w:cs="Arial"/>
          <w:sz w:val="22"/>
          <w:szCs w:val="22"/>
        </w:rPr>
        <w:t xml:space="preserve">, ki </w:t>
      </w:r>
      <w:r w:rsidR="00503FBF" w:rsidRPr="00596B89">
        <w:rPr>
          <w:rFonts w:ascii="Arial Narrow" w:hAnsi="Arial Narrow" w:cs="Arial"/>
          <w:b/>
          <w:sz w:val="22"/>
          <w:szCs w:val="22"/>
        </w:rPr>
        <w:t>nimajo svojega sedeža v RS</w:t>
      </w:r>
      <w:r w:rsidR="00503FBF" w:rsidRPr="00596B89">
        <w:rPr>
          <w:rFonts w:ascii="Arial Narrow" w:hAnsi="Arial Narrow" w:cs="Arial"/>
          <w:sz w:val="22"/>
          <w:szCs w:val="22"/>
        </w:rPr>
        <w:t xml:space="preserve">, morajo poleg izpolnjenega in potrjenega obrazca ESPD predložiti </w:t>
      </w:r>
      <w:r w:rsidR="00503FBF" w:rsidRPr="00AE7D4B">
        <w:rPr>
          <w:rFonts w:ascii="Arial Narrow" w:hAnsi="Arial Narrow" w:cs="Arial"/>
          <w:b/>
          <w:sz w:val="22"/>
          <w:szCs w:val="22"/>
        </w:rPr>
        <w:t>še dokazila iz uradnih evidenc</w:t>
      </w:r>
      <w:r w:rsidR="00503FBF" w:rsidRPr="00AE7D4B">
        <w:rPr>
          <w:rFonts w:ascii="Arial Narrow" w:hAnsi="Arial Narrow" w:cs="Arial"/>
          <w:sz w:val="22"/>
          <w:szCs w:val="22"/>
        </w:rPr>
        <w:t xml:space="preserve"> o izpolnjevanju pogojev </w:t>
      </w:r>
      <w:r w:rsidR="00503FBF" w:rsidRPr="00AE7D4B">
        <w:rPr>
          <w:rFonts w:ascii="Arial Narrow" w:hAnsi="Arial Narrow" w:cs="Arial"/>
          <w:color w:val="000000" w:themeColor="text1"/>
          <w:sz w:val="22"/>
          <w:szCs w:val="22"/>
        </w:rPr>
        <w:t xml:space="preserve">iz </w:t>
      </w:r>
      <w:r w:rsidR="00503FBF" w:rsidRPr="00AE7D4B">
        <w:rPr>
          <w:rFonts w:ascii="Arial Narrow" w:hAnsi="Arial Narrow" w:cs="Arial"/>
          <w:b/>
          <w:color w:val="000000" w:themeColor="text1"/>
          <w:sz w:val="22"/>
          <w:szCs w:val="22"/>
        </w:rPr>
        <w:t>1.,</w:t>
      </w:r>
      <w:r w:rsidR="00503FBF" w:rsidRPr="00AE7D4B">
        <w:rPr>
          <w:rFonts w:ascii="Arial Narrow" w:hAnsi="Arial Narrow" w:cs="Arial"/>
          <w:color w:val="000000" w:themeColor="text1"/>
          <w:sz w:val="22"/>
          <w:szCs w:val="22"/>
        </w:rPr>
        <w:t xml:space="preserve"> </w:t>
      </w:r>
      <w:r w:rsidR="00376496" w:rsidRPr="00CF38B4">
        <w:rPr>
          <w:rFonts w:ascii="Arial Narrow" w:hAnsi="Arial Narrow" w:cs="Arial"/>
          <w:b/>
          <w:color w:val="000000" w:themeColor="text1"/>
          <w:sz w:val="22"/>
          <w:szCs w:val="22"/>
        </w:rPr>
        <w:t>2.,</w:t>
      </w:r>
      <w:r w:rsidR="00376496">
        <w:rPr>
          <w:rFonts w:ascii="Arial Narrow" w:hAnsi="Arial Narrow" w:cs="Arial"/>
          <w:color w:val="000000" w:themeColor="text1"/>
          <w:sz w:val="22"/>
          <w:szCs w:val="22"/>
        </w:rPr>
        <w:t xml:space="preserve"> </w:t>
      </w:r>
      <w:r w:rsidR="00503FBF" w:rsidRPr="00AE7D4B">
        <w:rPr>
          <w:rFonts w:ascii="Arial Narrow" w:hAnsi="Arial Narrow" w:cs="Arial"/>
          <w:b/>
          <w:color w:val="000000" w:themeColor="text1"/>
          <w:sz w:val="22"/>
          <w:szCs w:val="22"/>
        </w:rPr>
        <w:t xml:space="preserve">3., </w:t>
      </w:r>
      <w:r w:rsidR="00786E71">
        <w:rPr>
          <w:rFonts w:ascii="Arial Narrow" w:hAnsi="Arial Narrow" w:cs="Arial"/>
          <w:b/>
          <w:color w:val="000000" w:themeColor="text1"/>
          <w:sz w:val="22"/>
          <w:szCs w:val="22"/>
        </w:rPr>
        <w:t xml:space="preserve">4., </w:t>
      </w:r>
      <w:r w:rsidR="00376496">
        <w:rPr>
          <w:rFonts w:ascii="Arial Narrow" w:hAnsi="Arial Narrow" w:cs="Arial"/>
          <w:b/>
          <w:color w:val="000000" w:themeColor="text1"/>
          <w:sz w:val="22"/>
          <w:szCs w:val="22"/>
        </w:rPr>
        <w:t>5</w:t>
      </w:r>
      <w:r w:rsidR="00503FBF" w:rsidRPr="00AE7D4B">
        <w:rPr>
          <w:rFonts w:ascii="Arial Narrow" w:hAnsi="Arial Narrow" w:cs="Arial"/>
          <w:b/>
          <w:color w:val="000000" w:themeColor="text1"/>
          <w:sz w:val="22"/>
          <w:szCs w:val="22"/>
        </w:rPr>
        <w:t>. in 6</w:t>
      </w:r>
      <w:r w:rsidR="00503FBF" w:rsidRPr="00AE7D4B">
        <w:rPr>
          <w:rFonts w:ascii="Arial Narrow" w:hAnsi="Arial Narrow" w:cs="Arial"/>
          <w:b/>
          <w:sz w:val="22"/>
          <w:szCs w:val="22"/>
        </w:rPr>
        <w:t>.</w:t>
      </w:r>
      <w:r w:rsidR="00503FBF" w:rsidRPr="00AE7D4B">
        <w:rPr>
          <w:rFonts w:ascii="Arial Narrow" w:hAnsi="Arial Narrow" w:cs="Arial"/>
          <w:sz w:val="22"/>
          <w:szCs w:val="22"/>
        </w:rPr>
        <w:t xml:space="preserve"> točke </w:t>
      </w:r>
      <w:r w:rsidR="00D9780C">
        <w:rPr>
          <w:rFonts w:ascii="Arial Narrow" w:hAnsi="Arial Narrow" w:cs="Arial"/>
          <w:sz w:val="22"/>
          <w:szCs w:val="22"/>
        </w:rPr>
        <w:t>zgoraj</w:t>
      </w:r>
      <w:r w:rsidR="00503FBF" w:rsidRPr="00AE7D4B">
        <w:rPr>
          <w:rFonts w:ascii="Arial Narrow" w:hAnsi="Arial Narrow" w:cs="Arial"/>
          <w:sz w:val="22"/>
          <w:szCs w:val="22"/>
        </w:rPr>
        <w:t xml:space="preserve">, </w:t>
      </w:r>
      <w:r w:rsidR="00503FBF" w:rsidRPr="00AE7D4B">
        <w:rPr>
          <w:rFonts w:ascii="Arial Narrow" w:hAnsi="Arial Narrow" w:cs="Arial"/>
          <w:b/>
          <w:sz w:val="22"/>
          <w:szCs w:val="22"/>
        </w:rPr>
        <w:t xml:space="preserve">ki jih izda država, v kateri ima </w:t>
      </w:r>
      <w:r w:rsidR="00D9780C">
        <w:rPr>
          <w:rFonts w:ascii="Arial Narrow" w:hAnsi="Arial Narrow" w:cs="Arial"/>
          <w:b/>
          <w:sz w:val="22"/>
          <w:szCs w:val="22"/>
        </w:rPr>
        <w:t>gospodarski subjekt</w:t>
      </w:r>
      <w:r w:rsidR="00503FBF" w:rsidRPr="00AE7D4B">
        <w:rPr>
          <w:rFonts w:ascii="Arial Narrow" w:hAnsi="Arial Narrow" w:cs="Arial"/>
          <w:bCs/>
          <w:sz w:val="22"/>
          <w:szCs w:val="22"/>
        </w:rPr>
        <w:t xml:space="preserve"> </w:t>
      </w:r>
      <w:r w:rsidR="00503FBF" w:rsidRPr="00AE7D4B">
        <w:rPr>
          <w:rFonts w:ascii="Arial Narrow" w:hAnsi="Arial Narrow" w:cs="Arial"/>
          <w:b/>
          <w:sz w:val="22"/>
          <w:szCs w:val="22"/>
        </w:rPr>
        <w:t xml:space="preserve">svoj sedež. </w:t>
      </w:r>
    </w:p>
    <w:p w14:paraId="410581F3" w14:textId="77777777" w:rsidR="00503FBF" w:rsidRDefault="00503FBF" w:rsidP="00503FBF">
      <w:pPr>
        <w:ind w:left="720"/>
        <w:jc w:val="both"/>
        <w:rPr>
          <w:rFonts w:ascii="Arial Narrow" w:hAnsi="Arial Narrow" w:cs="Arial"/>
          <w:b/>
          <w:sz w:val="22"/>
          <w:szCs w:val="22"/>
        </w:rPr>
      </w:pPr>
    </w:p>
    <w:p w14:paraId="0B571F9F" w14:textId="762E9327" w:rsidR="00503FBF" w:rsidRDefault="00503FBF" w:rsidP="00503FBF">
      <w:pPr>
        <w:ind w:left="720"/>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00D9780C" w:rsidRPr="00D9780C">
        <w:rPr>
          <w:rFonts w:ascii="Arial Narrow" w:hAnsi="Arial Narrow" w:cs="Arial"/>
          <w:sz w:val="22"/>
          <w:szCs w:val="22"/>
        </w:rPr>
        <w:t>namesto dokazila iz prejšnjega odstavka sprejme zapriseženo izjavo</w:t>
      </w:r>
      <w:r w:rsidR="004C27EE">
        <w:rPr>
          <w:rFonts w:ascii="Arial Narrow" w:hAnsi="Arial Narrow" w:cs="Arial"/>
          <w:sz w:val="22"/>
          <w:szCs w:val="22"/>
        </w:rPr>
        <w:t>, če je ta v državi gospodarskega subjekta predvidena</w:t>
      </w:r>
      <w:r w:rsidR="00D9780C" w:rsidRPr="00D9780C">
        <w:rPr>
          <w:rFonts w:ascii="Arial Narrow" w:hAnsi="Arial Narrow" w:cs="Arial"/>
          <w:sz w:val="22"/>
          <w:szCs w:val="22"/>
        </w:rPr>
        <w:t xml:space="preserve"> ali izjavo določene osebe, dano pred pristojnim sodnim ali upravnim organom, notarjem ali pred pristojno poklicno ali trgovinsko organizacijo v matični državi te osebe ali v državi, v kateri ima sedež gospodarski subjekt, kot to predvideva 77. člen ZJN-3.</w:t>
      </w:r>
    </w:p>
    <w:p w14:paraId="2864D029" w14:textId="77777777" w:rsidR="00503FBF" w:rsidRDefault="00503FBF" w:rsidP="00503FBF">
      <w:pPr>
        <w:ind w:left="360"/>
        <w:rPr>
          <w:rFonts w:ascii="Arial Narrow" w:hAnsi="Arial Narrow"/>
          <w:b/>
          <w:color w:val="FF0000"/>
        </w:rPr>
      </w:pPr>
    </w:p>
    <w:p w14:paraId="3E926D9E" w14:textId="77777777" w:rsidR="00503FBF" w:rsidRDefault="00503FBF" w:rsidP="00503FBF">
      <w:pPr>
        <w:ind w:left="360"/>
        <w:rPr>
          <w:rFonts w:ascii="Arial Narrow" w:hAnsi="Arial Narrow"/>
          <w:b/>
          <w:color w:val="FF0000"/>
        </w:rPr>
      </w:pPr>
    </w:p>
    <w:p w14:paraId="12840D22" w14:textId="17978EC0" w:rsidR="00AF23DC" w:rsidRPr="000814F8" w:rsidRDefault="00E96162" w:rsidP="00AF23DC">
      <w:pPr>
        <w:ind w:left="720"/>
        <w:jc w:val="both"/>
        <w:rPr>
          <w:rFonts w:ascii="Arial Narrow" w:hAnsi="Arial Narrow" w:cs="Arial"/>
          <w:b/>
        </w:rPr>
      </w:pPr>
      <w:r>
        <w:rPr>
          <w:rFonts w:ascii="Arial Narrow" w:hAnsi="Arial Narrow" w:cs="Arial"/>
          <w:b/>
        </w:rPr>
        <w:t>Če</w:t>
      </w:r>
      <w:r w:rsidR="00AF23DC" w:rsidRPr="000814F8">
        <w:rPr>
          <w:rFonts w:ascii="Arial Narrow" w:hAnsi="Arial Narrow" w:cs="Arial"/>
          <w:b/>
        </w:rPr>
        <w:t xml:space="preserve"> so predložena dokazila iz uradnih evidenc sestavljena v tujem jeziku, mora ponudnik na zahtevo naročnika priložiti tudi njihov prevod s strani sodnega tolmača za slovenski jezik.</w:t>
      </w:r>
    </w:p>
    <w:p w14:paraId="6EF896CF" w14:textId="77777777" w:rsidR="009A4FB7" w:rsidRDefault="009A4FB7">
      <w:pPr>
        <w:rPr>
          <w:rFonts w:ascii="Arial Narrow" w:hAnsi="Arial Narrow"/>
          <w:b/>
          <w:color w:val="FF0000"/>
        </w:rPr>
      </w:pPr>
      <w:r>
        <w:rPr>
          <w:rFonts w:ascii="Arial Narrow" w:hAnsi="Arial Narrow"/>
          <w:b/>
          <w:color w:val="FF0000"/>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D9780C" w:rsidRPr="00AE01B6" w14:paraId="2B1A6426" w14:textId="77777777" w:rsidTr="00A54254">
        <w:trPr>
          <w:trHeight w:val="358"/>
        </w:trPr>
        <w:tc>
          <w:tcPr>
            <w:tcW w:w="9326" w:type="dxa"/>
          </w:tcPr>
          <w:p w14:paraId="51BE6BA6" w14:textId="77777777" w:rsidR="00D9780C" w:rsidRDefault="00D9780C" w:rsidP="00A54254">
            <w:pPr>
              <w:ind w:right="-314"/>
              <w:rPr>
                <w:rFonts w:ascii="Arial Narrow" w:hAnsi="Arial Narrow" w:cs="Arial"/>
                <w:b/>
              </w:rPr>
            </w:pPr>
          </w:p>
          <w:p w14:paraId="1134A13D" w14:textId="77777777" w:rsidR="00D9780C" w:rsidRPr="00AE01B6" w:rsidRDefault="00D9780C" w:rsidP="00A54254">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2E80C81E" w14:textId="77777777" w:rsidR="009A4FB7" w:rsidRPr="0069249C" w:rsidRDefault="009A4FB7" w:rsidP="009A4FB7">
      <w:pPr>
        <w:jc w:val="center"/>
        <w:rPr>
          <w:rFonts w:ascii="Arial Narrow" w:hAnsi="Arial Narrow" w:cs="Arial"/>
          <w:b/>
          <w:bCs/>
        </w:rPr>
      </w:pPr>
    </w:p>
    <w:p w14:paraId="1D89F739" w14:textId="77777777" w:rsidR="009A4FB7" w:rsidRDefault="009A4FB7" w:rsidP="009A4FB7">
      <w:pPr>
        <w:jc w:val="both"/>
        <w:rPr>
          <w:rFonts w:ascii="Arial Narrow" w:hAnsi="Arial Narrow" w:cs="Arial"/>
          <w:b/>
          <w:bCs/>
          <w:sz w:val="22"/>
          <w:szCs w:val="22"/>
        </w:rPr>
      </w:pPr>
    </w:p>
    <w:p w14:paraId="50DE14C1" w14:textId="77777777" w:rsidR="009A4FB7" w:rsidRPr="0069249C" w:rsidRDefault="009A4FB7" w:rsidP="009A4FB7">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9A4FB7" w:rsidRPr="0069249C" w14:paraId="21671EBB" w14:textId="77777777" w:rsidTr="004824BB">
        <w:tc>
          <w:tcPr>
            <w:tcW w:w="2180" w:type="dxa"/>
            <w:tcBorders>
              <w:top w:val="single" w:sz="4" w:space="0" w:color="auto"/>
              <w:left w:val="single" w:sz="4" w:space="0" w:color="auto"/>
              <w:bottom w:val="single" w:sz="4" w:space="0" w:color="auto"/>
              <w:right w:val="single" w:sz="4" w:space="0" w:color="auto"/>
            </w:tcBorders>
            <w:vAlign w:val="center"/>
          </w:tcPr>
          <w:p w14:paraId="72CF2227"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Naziv ponudnika:</w:t>
            </w:r>
          </w:p>
          <w:p w14:paraId="0F5E1D8B" w14:textId="77777777" w:rsidR="009A4FB7" w:rsidRPr="0069249C" w:rsidRDefault="009A4FB7" w:rsidP="004824BB">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28A01C36" w14:textId="77777777" w:rsidR="009A4FB7" w:rsidRPr="0069249C" w:rsidRDefault="009A4FB7" w:rsidP="004824BB">
            <w:pPr>
              <w:rPr>
                <w:rFonts w:ascii="Arial Narrow" w:hAnsi="Arial Narrow" w:cs="Arial"/>
                <w:sz w:val="22"/>
                <w:szCs w:val="22"/>
              </w:rPr>
            </w:pPr>
          </w:p>
        </w:tc>
      </w:tr>
      <w:tr w:rsidR="009A4FB7" w:rsidRPr="0069249C" w14:paraId="0CC497BC" w14:textId="77777777" w:rsidTr="004824BB">
        <w:tc>
          <w:tcPr>
            <w:tcW w:w="2180" w:type="dxa"/>
            <w:tcBorders>
              <w:top w:val="single" w:sz="4" w:space="0" w:color="auto"/>
              <w:left w:val="single" w:sz="4" w:space="0" w:color="auto"/>
              <w:bottom w:val="single" w:sz="4" w:space="0" w:color="auto"/>
              <w:right w:val="single" w:sz="4" w:space="0" w:color="auto"/>
            </w:tcBorders>
          </w:tcPr>
          <w:p w14:paraId="0C12C0FB" w14:textId="77777777" w:rsidR="009A4FB7" w:rsidRPr="0069249C" w:rsidRDefault="009A4FB7" w:rsidP="004824BB">
            <w:pPr>
              <w:rPr>
                <w:rFonts w:ascii="Arial Narrow" w:hAnsi="Arial Narrow" w:cs="Arial"/>
                <w:b/>
                <w:sz w:val="22"/>
                <w:szCs w:val="22"/>
              </w:rPr>
            </w:pPr>
          </w:p>
          <w:p w14:paraId="468216E1"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07B48A56" w14:textId="77777777" w:rsidR="009A4FB7" w:rsidRPr="0069249C" w:rsidRDefault="009A4FB7" w:rsidP="004824BB">
            <w:pPr>
              <w:rPr>
                <w:rFonts w:ascii="Arial Narrow" w:hAnsi="Arial Narrow" w:cs="Arial"/>
                <w:sz w:val="22"/>
                <w:szCs w:val="22"/>
              </w:rPr>
            </w:pPr>
          </w:p>
          <w:p w14:paraId="342BBB7E" w14:textId="77777777" w:rsidR="009A4FB7" w:rsidRPr="0069249C" w:rsidRDefault="009A4FB7" w:rsidP="004824BB">
            <w:pPr>
              <w:rPr>
                <w:rFonts w:ascii="Arial Narrow" w:hAnsi="Arial Narrow" w:cs="Arial"/>
                <w:sz w:val="22"/>
                <w:szCs w:val="22"/>
              </w:rPr>
            </w:pPr>
          </w:p>
        </w:tc>
      </w:tr>
      <w:tr w:rsidR="009A4FB7" w:rsidRPr="0069249C" w14:paraId="0157A2C3" w14:textId="77777777" w:rsidTr="004824BB">
        <w:tc>
          <w:tcPr>
            <w:tcW w:w="2180" w:type="dxa"/>
            <w:vMerge w:val="restart"/>
            <w:tcBorders>
              <w:top w:val="single" w:sz="4" w:space="0" w:color="auto"/>
              <w:left w:val="single" w:sz="4" w:space="0" w:color="auto"/>
              <w:right w:val="single" w:sz="4" w:space="0" w:color="auto"/>
            </w:tcBorders>
          </w:tcPr>
          <w:p w14:paraId="6CFDBB4B"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D072EB2"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79745A4" w14:textId="77777777" w:rsidR="009A4FB7" w:rsidRPr="0069249C" w:rsidRDefault="009A4FB7" w:rsidP="004824BB">
            <w:pPr>
              <w:rPr>
                <w:rFonts w:ascii="Arial Narrow" w:hAnsi="Arial Narrow" w:cs="Arial"/>
                <w:sz w:val="22"/>
                <w:szCs w:val="22"/>
              </w:rPr>
            </w:pPr>
          </w:p>
        </w:tc>
      </w:tr>
      <w:tr w:rsidR="009A4FB7" w:rsidRPr="0069249C" w14:paraId="07F0D335" w14:textId="77777777" w:rsidTr="004824BB">
        <w:tc>
          <w:tcPr>
            <w:tcW w:w="2180" w:type="dxa"/>
            <w:vMerge/>
            <w:tcBorders>
              <w:left w:val="single" w:sz="4" w:space="0" w:color="auto"/>
              <w:right w:val="single" w:sz="4" w:space="0" w:color="auto"/>
            </w:tcBorders>
          </w:tcPr>
          <w:p w14:paraId="1A0BC1D3"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0176ADC"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2D6B4989"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1FFFC644" w14:textId="77777777" w:rsidTr="004824BB">
        <w:tc>
          <w:tcPr>
            <w:tcW w:w="2180" w:type="dxa"/>
            <w:vMerge/>
            <w:tcBorders>
              <w:left w:val="single" w:sz="4" w:space="0" w:color="auto"/>
              <w:right w:val="single" w:sz="4" w:space="0" w:color="auto"/>
            </w:tcBorders>
          </w:tcPr>
          <w:p w14:paraId="3B513288"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50C4F5E"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44D9953" w14:textId="77777777" w:rsidR="009A4FB7" w:rsidRPr="0069249C" w:rsidRDefault="009A4FB7" w:rsidP="004824BB">
            <w:pPr>
              <w:rPr>
                <w:rFonts w:ascii="Arial Narrow" w:hAnsi="Arial Narrow" w:cs="Arial"/>
                <w:sz w:val="22"/>
                <w:szCs w:val="22"/>
              </w:rPr>
            </w:pPr>
          </w:p>
        </w:tc>
      </w:tr>
      <w:tr w:rsidR="009A4FB7" w:rsidRPr="0069249C" w14:paraId="1FD1AF08" w14:textId="77777777" w:rsidTr="004824BB">
        <w:tc>
          <w:tcPr>
            <w:tcW w:w="2180" w:type="dxa"/>
            <w:vMerge/>
            <w:tcBorders>
              <w:left w:val="single" w:sz="4" w:space="0" w:color="auto"/>
              <w:right w:val="single" w:sz="4" w:space="0" w:color="auto"/>
            </w:tcBorders>
          </w:tcPr>
          <w:p w14:paraId="3265F2A0"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0C19A863"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F5DA3A6" w14:textId="77777777" w:rsidR="009A4FB7" w:rsidRPr="0069249C" w:rsidRDefault="009A4FB7" w:rsidP="004824BB">
            <w:pPr>
              <w:rPr>
                <w:rFonts w:ascii="Arial Narrow" w:hAnsi="Arial Narrow" w:cs="Arial"/>
                <w:sz w:val="22"/>
                <w:szCs w:val="22"/>
              </w:rPr>
            </w:pPr>
          </w:p>
          <w:p w14:paraId="565BEE4C"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4DE01EFD" w14:textId="77777777" w:rsidTr="004824BB">
        <w:tc>
          <w:tcPr>
            <w:tcW w:w="2180" w:type="dxa"/>
            <w:vMerge w:val="restart"/>
            <w:tcBorders>
              <w:top w:val="single" w:sz="4" w:space="0" w:color="auto"/>
              <w:left w:val="single" w:sz="4" w:space="0" w:color="auto"/>
              <w:right w:val="single" w:sz="4" w:space="0" w:color="auto"/>
            </w:tcBorders>
          </w:tcPr>
          <w:p w14:paraId="4A347C14"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A88F19E"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52AA18E2"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628971D0" w14:textId="77777777" w:rsidR="009A4FB7" w:rsidRPr="0069249C" w:rsidRDefault="009A4FB7" w:rsidP="004824BB">
            <w:pPr>
              <w:rPr>
                <w:rFonts w:ascii="Arial Narrow" w:hAnsi="Arial Narrow" w:cs="Arial"/>
                <w:sz w:val="22"/>
                <w:szCs w:val="22"/>
              </w:rPr>
            </w:pPr>
          </w:p>
        </w:tc>
      </w:tr>
      <w:tr w:rsidR="009A4FB7" w:rsidRPr="0069249C" w14:paraId="2F6E8AA5" w14:textId="77777777" w:rsidTr="004824BB">
        <w:tc>
          <w:tcPr>
            <w:tcW w:w="2180" w:type="dxa"/>
            <w:vMerge/>
            <w:tcBorders>
              <w:left w:val="single" w:sz="4" w:space="0" w:color="auto"/>
              <w:bottom w:val="single" w:sz="4" w:space="0" w:color="auto"/>
              <w:right w:val="single" w:sz="4" w:space="0" w:color="auto"/>
            </w:tcBorders>
          </w:tcPr>
          <w:p w14:paraId="2A11B55D" w14:textId="77777777" w:rsidR="009A4FB7" w:rsidRPr="0069249C" w:rsidRDefault="009A4FB7" w:rsidP="004824BB">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04678861"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12E7B1AE"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5D981BC7" w14:textId="77777777" w:rsidR="009A4FB7" w:rsidRPr="0069249C" w:rsidRDefault="009A4FB7" w:rsidP="004824BB">
            <w:pPr>
              <w:rPr>
                <w:rFonts w:ascii="Arial Narrow" w:hAnsi="Arial Narrow" w:cs="Arial"/>
                <w:sz w:val="22"/>
                <w:szCs w:val="22"/>
              </w:rPr>
            </w:pPr>
          </w:p>
        </w:tc>
      </w:tr>
    </w:tbl>
    <w:p w14:paraId="3EC99E41" w14:textId="77777777" w:rsidR="009A4FB7" w:rsidRPr="0069249C" w:rsidRDefault="009A4FB7" w:rsidP="009A4FB7">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57C8F3EF" w14:textId="77777777" w:rsidR="009A4FB7" w:rsidRPr="0069249C" w:rsidRDefault="009A4FB7" w:rsidP="009A4FB7">
      <w:pPr>
        <w:rPr>
          <w:rFonts w:ascii="Arial Narrow" w:hAnsi="Arial Narrow" w:cs="Arial"/>
          <w:sz w:val="22"/>
          <w:szCs w:val="22"/>
        </w:rPr>
      </w:pPr>
    </w:p>
    <w:p w14:paraId="53430D3C" w14:textId="77777777" w:rsidR="009A4FB7" w:rsidRPr="0069249C" w:rsidRDefault="009A4FB7" w:rsidP="009A4FB7">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4E5FA8D6" w14:textId="77777777" w:rsidR="009A4FB7" w:rsidRPr="0069249C" w:rsidRDefault="009A4FB7" w:rsidP="009A4FB7">
      <w:pPr>
        <w:rPr>
          <w:rFonts w:ascii="Arial Narrow" w:hAnsi="Arial Narrow" w:cs="Arial"/>
          <w:sz w:val="22"/>
          <w:szCs w:val="22"/>
        </w:rPr>
      </w:pPr>
    </w:p>
    <w:p w14:paraId="46DD051D" w14:textId="1B1AFD06" w:rsidR="009A4FB7" w:rsidRPr="0069249C" w:rsidRDefault="009A4FB7" w:rsidP="009A4FB7">
      <w:pPr>
        <w:rPr>
          <w:rFonts w:ascii="Arial Narrow" w:hAnsi="Arial Narrow"/>
          <w:b/>
          <w:bCs/>
          <w:caps/>
          <w:sz w:val="22"/>
          <w:szCs w:val="22"/>
        </w:rPr>
      </w:pPr>
      <w:r w:rsidRPr="0069249C">
        <w:rPr>
          <w:rFonts w:ascii="Arial Narrow" w:hAnsi="Arial Narrow" w:cs="Arial"/>
          <w:sz w:val="22"/>
          <w:szCs w:val="22"/>
        </w:rPr>
        <w:t xml:space="preserve">V skladu  z razpisnimi pogoji </w:t>
      </w:r>
      <w:r w:rsidR="0048626B">
        <w:rPr>
          <w:rFonts w:ascii="Arial Narrow" w:hAnsi="Arial Narrow" w:cs="Arial"/>
          <w:sz w:val="22"/>
          <w:szCs w:val="22"/>
        </w:rPr>
        <w:t xml:space="preserve">v </w:t>
      </w:r>
      <w:r w:rsidRPr="0069249C">
        <w:rPr>
          <w:rFonts w:ascii="Arial Narrow" w:hAnsi="Arial Narrow" w:cs="Arial"/>
          <w:sz w:val="22"/>
          <w:szCs w:val="22"/>
        </w:rPr>
        <w:t xml:space="preserve"> tem </w:t>
      </w:r>
      <w:r w:rsidR="0048626B">
        <w:rPr>
          <w:rFonts w:ascii="Arial Narrow" w:hAnsi="Arial Narrow" w:cs="Arial"/>
          <w:sz w:val="22"/>
          <w:szCs w:val="22"/>
        </w:rPr>
        <w:t xml:space="preserve">postopku </w:t>
      </w:r>
      <w:r w:rsidRPr="0069249C">
        <w:rPr>
          <w:rFonts w:ascii="Arial Narrow" w:hAnsi="Arial Narrow" w:cs="Arial"/>
          <w:sz w:val="22"/>
          <w:szCs w:val="22"/>
        </w:rPr>
        <w:t>javne</w:t>
      </w:r>
      <w:r w:rsidR="0048626B">
        <w:rPr>
          <w:rFonts w:ascii="Arial Narrow" w:hAnsi="Arial Narrow" w:cs="Arial"/>
          <w:sz w:val="22"/>
          <w:szCs w:val="22"/>
        </w:rPr>
        <w:t>ga</w:t>
      </w:r>
      <w:r w:rsidRPr="0069249C">
        <w:rPr>
          <w:rFonts w:ascii="Arial Narrow" w:hAnsi="Arial Narrow" w:cs="Arial"/>
          <w:sz w:val="22"/>
          <w:szCs w:val="22"/>
        </w:rPr>
        <w:t xml:space="preserve"> naroč</w:t>
      </w:r>
      <w:r w:rsidR="0048626B">
        <w:rPr>
          <w:rFonts w:ascii="Arial Narrow" w:hAnsi="Arial Narrow" w:cs="Arial"/>
          <w:sz w:val="22"/>
          <w:szCs w:val="22"/>
        </w:rPr>
        <w:t>anja</w:t>
      </w:r>
      <w:r w:rsidRPr="0069249C">
        <w:rPr>
          <w:rFonts w:ascii="Arial Narrow" w:hAnsi="Arial Narrow" w:cs="Arial"/>
          <w:sz w:val="22"/>
          <w:szCs w:val="22"/>
        </w:rPr>
        <w:t xml:space="preserve"> dajemo ponudbo št.  _______________  z dne _____________ za </w:t>
      </w:r>
      <w:r w:rsidR="008A6824" w:rsidRPr="008A6824">
        <w:rPr>
          <w:rFonts w:ascii="Arial Narrow" w:hAnsi="Arial Narrow"/>
          <w:b/>
          <w:caps/>
          <w:sz w:val="22"/>
          <w:szCs w:val="22"/>
        </w:rPr>
        <w:t xml:space="preserve">NAKUP </w:t>
      </w:r>
      <w:r w:rsidR="00747081">
        <w:rPr>
          <w:rFonts w:ascii="Arial Narrow" w:hAnsi="Arial Narrow"/>
          <w:b/>
          <w:caps/>
          <w:sz w:val="22"/>
          <w:szCs w:val="22"/>
        </w:rPr>
        <w:t>ELEKTROD ZA DEFIBRILATOR</w:t>
      </w:r>
    </w:p>
    <w:p w14:paraId="281A0E8A" w14:textId="77777777" w:rsidR="009A4FB7" w:rsidRPr="0069249C" w:rsidRDefault="009A4FB7" w:rsidP="009A4FB7">
      <w:pPr>
        <w:rPr>
          <w:rFonts w:ascii="Arial Narrow" w:hAnsi="Arial Narrow"/>
          <w:b/>
          <w:sz w:val="22"/>
          <w:szCs w:val="22"/>
        </w:rPr>
      </w:pPr>
    </w:p>
    <w:p w14:paraId="0AAC9848" w14:textId="22C3F816" w:rsidR="009A4FB7" w:rsidRPr="00545C8D" w:rsidRDefault="009A4FB7" w:rsidP="009A4FB7">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sidR="008267CB">
        <w:rPr>
          <w:rFonts w:ascii="Arial Narrow" w:hAnsi="Arial Narrow"/>
          <w:b/>
          <w:sz w:val="22"/>
          <w:szCs w:val="22"/>
        </w:rPr>
        <w:t xml:space="preserve">  </w:t>
      </w:r>
      <w:r w:rsidR="008267CB" w:rsidRPr="007F75C6">
        <w:rPr>
          <w:rFonts w:ascii="Arial Narrow" w:hAnsi="Arial Narrow"/>
          <w:b/>
          <w:sz w:val="22"/>
          <w:szCs w:val="22"/>
        </w:rPr>
        <w:t>84508011</w:t>
      </w:r>
      <w:r w:rsidR="007F75C6" w:rsidRPr="007F75C6">
        <w:rPr>
          <w:rFonts w:ascii="Arial Narrow" w:hAnsi="Arial Narrow"/>
          <w:b/>
          <w:sz w:val="22"/>
          <w:szCs w:val="22"/>
        </w:rPr>
        <w:t>8</w:t>
      </w:r>
      <w:r w:rsidR="008267CB" w:rsidRPr="007F75C6">
        <w:rPr>
          <w:rFonts w:ascii="Arial Narrow" w:hAnsi="Arial Narrow"/>
          <w:b/>
          <w:sz w:val="22"/>
          <w:szCs w:val="22"/>
        </w:rPr>
        <w:t>-</w:t>
      </w:r>
      <w:r w:rsidR="00086A20">
        <w:rPr>
          <w:rFonts w:ascii="Arial Narrow" w:hAnsi="Arial Narrow"/>
          <w:b/>
          <w:sz w:val="22"/>
          <w:szCs w:val="22"/>
        </w:rPr>
        <w:t>149</w:t>
      </w:r>
      <w:r w:rsidR="008267CB" w:rsidRPr="007F75C6">
        <w:rPr>
          <w:rFonts w:ascii="Arial Narrow" w:hAnsi="Arial Narrow"/>
          <w:b/>
          <w:sz w:val="22"/>
          <w:szCs w:val="22"/>
        </w:rPr>
        <w:t>-2</w:t>
      </w:r>
      <w:r w:rsidR="007F75C6" w:rsidRPr="007F75C6">
        <w:rPr>
          <w:rFonts w:ascii="Arial Narrow" w:hAnsi="Arial Narrow"/>
          <w:b/>
          <w:sz w:val="22"/>
          <w:szCs w:val="22"/>
        </w:rPr>
        <w:t>3</w:t>
      </w:r>
      <w:r w:rsidRPr="007F75C6">
        <w:rPr>
          <w:rFonts w:ascii="Arial Narrow" w:hAnsi="Arial Narrow"/>
          <w:b/>
          <w:sz w:val="22"/>
          <w:szCs w:val="22"/>
        </w:rPr>
        <w:t>_001</w:t>
      </w:r>
      <w:r w:rsidRPr="007F75C6">
        <w:rPr>
          <w:rFonts w:ascii="Arial Narrow" w:hAnsi="Arial Narrow" w:cs="Arial"/>
          <w:b/>
          <w:sz w:val="22"/>
          <w:szCs w:val="22"/>
        </w:rPr>
        <w:t>.</w:t>
      </w:r>
      <w:r w:rsidRPr="00545C8D">
        <w:rPr>
          <w:rFonts w:ascii="Arial Narrow" w:hAnsi="Arial Narrow" w:cs="Arial"/>
          <w:b/>
          <w:sz w:val="22"/>
          <w:szCs w:val="22"/>
        </w:rPr>
        <w:t xml:space="preserve"> </w:t>
      </w:r>
    </w:p>
    <w:p w14:paraId="1A5AB4F6" w14:textId="77777777" w:rsidR="009A4FB7" w:rsidRDefault="009A4FB7" w:rsidP="009A4FB7">
      <w:pPr>
        <w:jc w:val="both"/>
        <w:rPr>
          <w:rFonts w:ascii="Arial Narrow" w:hAnsi="Arial Narrow" w:cs="Arial"/>
        </w:rPr>
      </w:pPr>
    </w:p>
    <w:p w14:paraId="24DCFAB0" w14:textId="77777777" w:rsidR="009A4FB7" w:rsidRDefault="009A4FB7" w:rsidP="009A4FB7">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sidR="00376496">
        <w:rPr>
          <w:rFonts w:ascii="Arial Narrow" w:hAnsi="Arial Narrow" w:cs="Arial"/>
        </w:rPr>
        <w:t>incoterms</w:t>
      </w:r>
      <w:proofErr w:type="spellEnd"/>
      <w:r w:rsidR="00376496">
        <w:rPr>
          <w:rFonts w:ascii="Arial Narrow" w:hAnsi="Arial Narrow" w:cs="Arial"/>
        </w:rPr>
        <w:t xml:space="preserve"> 2020 DDP - </w:t>
      </w:r>
      <w:r>
        <w:rPr>
          <w:rFonts w:ascii="Arial Narrow" w:hAnsi="Arial Narrow" w:cs="Arial"/>
        </w:rPr>
        <w:t>sedež naročnika ter vsi dani popusti in DDV.</w:t>
      </w:r>
    </w:p>
    <w:p w14:paraId="4C8A0A0D" w14:textId="77777777" w:rsidR="009A4FB7" w:rsidRDefault="009A4FB7" w:rsidP="009A4FB7">
      <w:pPr>
        <w:jc w:val="both"/>
        <w:rPr>
          <w:rFonts w:ascii="Arial Narrow" w:hAnsi="Arial Narrow" w:cs="Arial"/>
        </w:rPr>
      </w:pPr>
    </w:p>
    <w:p w14:paraId="66B085F0" w14:textId="5184FB57" w:rsidR="009A4FB7" w:rsidRDefault="009A4FB7" w:rsidP="009A4FB7">
      <w:pPr>
        <w:jc w:val="both"/>
        <w:rPr>
          <w:rFonts w:ascii="Arial Narrow" w:hAnsi="Arial Narrow" w:cs="Arial"/>
          <w:b/>
        </w:rPr>
      </w:pPr>
      <w:r>
        <w:rPr>
          <w:rFonts w:ascii="Arial Narrow" w:hAnsi="Arial Narrow" w:cs="Arial"/>
        </w:rPr>
        <w:t xml:space="preserve">Veljavnost ponudbe do vključno </w:t>
      </w:r>
      <w:r w:rsidR="00CF38B4">
        <w:rPr>
          <w:rFonts w:ascii="Arial Narrow" w:hAnsi="Arial Narrow" w:cs="Arial"/>
          <w:b/>
          <w:u w:val="single"/>
        </w:rPr>
        <w:t>28</w:t>
      </w:r>
      <w:r w:rsidRPr="004E04CE">
        <w:rPr>
          <w:rFonts w:ascii="Arial Narrow" w:hAnsi="Arial Narrow" w:cs="Arial"/>
          <w:b/>
          <w:u w:val="single"/>
        </w:rPr>
        <w:t>.</w:t>
      </w:r>
      <w:r w:rsidR="008267CB">
        <w:rPr>
          <w:rFonts w:ascii="Arial Narrow" w:hAnsi="Arial Narrow" w:cs="Arial"/>
          <w:b/>
          <w:u w:val="single"/>
        </w:rPr>
        <w:t xml:space="preserve"> </w:t>
      </w:r>
      <w:r w:rsidR="00CF38B4">
        <w:rPr>
          <w:rFonts w:ascii="Arial Narrow" w:hAnsi="Arial Narrow" w:cs="Arial"/>
          <w:b/>
          <w:u w:val="single"/>
        </w:rPr>
        <w:t>2</w:t>
      </w:r>
      <w:r w:rsidRPr="004E04CE">
        <w:rPr>
          <w:rFonts w:ascii="Arial Narrow" w:hAnsi="Arial Narrow" w:cs="Arial"/>
          <w:b/>
          <w:u w:val="single"/>
        </w:rPr>
        <w:t>.</w:t>
      </w:r>
      <w:r>
        <w:rPr>
          <w:rFonts w:ascii="Arial Narrow" w:hAnsi="Arial Narrow" w:cs="Arial"/>
          <w:b/>
          <w:u w:val="single"/>
        </w:rPr>
        <w:t xml:space="preserve"> 202</w:t>
      </w:r>
      <w:r w:rsidR="00CF38B4">
        <w:rPr>
          <w:rFonts w:ascii="Arial Narrow" w:hAnsi="Arial Narrow" w:cs="Arial"/>
          <w:b/>
          <w:u w:val="single"/>
        </w:rPr>
        <w:t>4</w:t>
      </w:r>
      <w:r w:rsidRPr="004E04CE">
        <w:rPr>
          <w:rFonts w:ascii="Arial Narrow" w:hAnsi="Arial Narrow" w:cs="Arial"/>
          <w:b/>
          <w:u w:val="single"/>
        </w:rPr>
        <w:t>.</w:t>
      </w:r>
    </w:p>
    <w:p w14:paraId="1D0F33A3" w14:textId="77777777" w:rsidR="009A4FB7" w:rsidRDefault="009A4FB7" w:rsidP="009A4FB7">
      <w:pPr>
        <w:jc w:val="both"/>
        <w:rPr>
          <w:rFonts w:ascii="Arial Narrow" w:hAnsi="Arial Narrow"/>
          <w:sz w:val="22"/>
          <w:szCs w:val="22"/>
        </w:rPr>
      </w:pPr>
    </w:p>
    <w:p w14:paraId="6B3CB9D2" w14:textId="77777777" w:rsidR="009A4FB7" w:rsidRDefault="009A4FB7" w:rsidP="009A4FB7">
      <w:pPr>
        <w:jc w:val="both"/>
        <w:rPr>
          <w:rFonts w:ascii="Arial Narrow" w:hAnsi="Arial Narrow"/>
          <w:sz w:val="22"/>
          <w:szCs w:val="22"/>
        </w:rPr>
      </w:pPr>
    </w:p>
    <w:p w14:paraId="13B1A3AE" w14:textId="77777777" w:rsidR="00AF23DC" w:rsidRPr="000814F8" w:rsidRDefault="00AF23DC" w:rsidP="00AF23DC">
      <w:pPr>
        <w:rPr>
          <w:rFonts w:ascii="Arial Narrow" w:hAnsi="Arial Narrow" w:cs="Arial"/>
        </w:rPr>
      </w:pPr>
    </w:p>
    <w:p w14:paraId="20E0FD64" w14:textId="77777777" w:rsidR="00AF23DC" w:rsidRPr="000814F8" w:rsidRDefault="00AF23DC" w:rsidP="00AF23DC">
      <w:pPr>
        <w:rPr>
          <w:rFonts w:ascii="Arial Narrow" w:hAnsi="Arial Narrow" w:cs="Arial"/>
        </w:rPr>
      </w:pPr>
      <w:r w:rsidRPr="000814F8">
        <w:rPr>
          <w:rFonts w:ascii="Arial Narrow" w:hAnsi="Arial Narrow" w:cs="Arial"/>
        </w:rPr>
        <w:t xml:space="preserve">Žig in podpis zakonitega zastopnika/pooblaščene osebe ponudnika: </w:t>
      </w:r>
    </w:p>
    <w:p w14:paraId="72659B20" w14:textId="77777777" w:rsidR="00AF23DC" w:rsidRPr="000814F8" w:rsidRDefault="00AF23DC" w:rsidP="00AF23DC">
      <w:pPr>
        <w:rPr>
          <w:rFonts w:ascii="Arial Narrow" w:hAnsi="Arial Narrow" w:cs="Arial"/>
        </w:rPr>
      </w:pPr>
    </w:p>
    <w:p w14:paraId="3EFD0480" w14:textId="77777777" w:rsidR="00AF23DC" w:rsidRPr="000814F8" w:rsidRDefault="00AF23DC" w:rsidP="00AF23DC">
      <w:pPr>
        <w:rPr>
          <w:rFonts w:ascii="Arial Narrow" w:hAnsi="Arial Narrow" w:cs="Arial"/>
        </w:rPr>
      </w:pPr>
      <w:r w:rsidRPr="000814F8">
        <w:rPr>
          <w:rFonts w:ascii="Arial Narrow" w:hAnsi="Arial Narrow" w:cs="Arial"/>
        </w:rPr>
        <w:t>____________________________________________</w:t>
      </w:r>
    </w:p>
    <w:p w14:paraId="0BA26F4E" w14:textId="77777777" w:rsidR="00AF23DC" w:rsidRPr="000814F8" w:rsidRDefault="00AF23DC" w:rsidP="00AF23DC">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7194BDC7" w14:textId="77777777" w:rsidR="00AE01B6" w:rsidRDefault="00AE01B6" w:rsidP="00503FBF">
      <w:pPr>
        <w:ind w:left="360"/>
        <w:rPr>
          <w:rFonts w:ascii="Arial Narrow" w:hAnsi="Arial Narrow"/>
          <w:b/>
          <w:color w:val="FF0000"/>
        </w:rPr>
      </w:pPr>
    </w:p>
    <w:p w14:paraId="72416F34" w14:textId="77777777" w:rsidR="00AE01B6" w:rsidRDefault="00AE01B6" w:rsidP="00503FBF">
      <w:pPr>
        <w:ind w:left="360"/>
        <w:rPr>
          <w:rFonts w:ascii="Arial Narrow" w:hAnsi="Arial Narrow"/>
          <w:b/>
          <w:color w:val="FF0000"/>
        </w:rPr>
      </w:pPr>
    </w:p>
    <w:p w14:paraId="53541E18" w14:textId="77777777" w:rsidR="008267CB" w:rsidRDefault="008267CB" w:rsidP="00503FBF">
      <w:pPr>
        <w:ind w:left="360"/>
        <w:rPr>
          <w:rFonts w:ascii="Arial Narrow" w:hAnsi="Arial Narrow"/>
          <w:b/>
          <w:color w:val="FF0000"/>
        </w:rPr>
      </w:pPr>
    </w:p>
    <w:p w14:paraId="5D135077" w14:textId="77777777" w:rsidR="008267CB" w:rsidRDefault="008267CB" w:rsidP="00503FBF">
      <w:pPr>
        <w:ind w:left="360"/>
        <w:rPr>
          <w:rFonts w:ascii="Arial Narrow" w:hAnsi="Arial Narrow"/>
          <w:b/>
          <w:color w:val="FF0000"/>
        </w:rPr>
      </w:pPr>
    </w:p>
    <w:p w14:paraId="4902C597" w14:textId="59FB12EB" w:rsidR="00DF2EAC" w:rsidRDefault="00DF2EAC" w:rsidP="0087708B"/>
    <w:p w14:paraId="1011AEFF" w14:textId="11731626" w:rsidR="00D543F2" w:rsidRDefault="00D543F2" w:rsidP="0087708B"/>
    <w:p w14:paraId="07257B69" w14:textId="77777777" w:rsidR="00D543F2" w:rsidRDefault="00D543F2" w:rsidP="008770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1268D87F" w14:textId="77777777" w:rsidTr="00650AC2">
        <w:trPr>
          <w:trHeight w:val="264"/>
        </w:trPr>
        <w:tc>
          <w:tcPr>
            <w:tcW w:w="9288" w:type="dxa"/>
          </w:tcPr>
          <w:p w14:paraId="0A62FBF7" w14:textId="77777777" w:rsidR="00503FBF" w:rsidRPr="006937B4" w:rsidRDefault="00C14CF4" w:rsidP="00C14CF4">
            <w:pPr>
              <w:rPr>
                <w:rFonts w:ascii="Arial Narrow" w:hAnsi="Arial Narrow" w:cs="Arial"/>
                <w:b/>
              </w:rPr>
            </w:pPr>
            <w:r w:rsidRPr="00C14CF4">
              <w:rPr>
                <w:rFonts w:ascii="Arial Narrow" w:hAnsi="Arial Narrow" w:cs="Arial"/>
                <w:b/>
              </w:rPr>
              <w:lastRenderedPageBreak/>
              <w:t xml:space="preserve">Obrazec št. </w:t>
            </w:r>
            <w:r w:rsidR="0048626B">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p>
        </w:tc>
      </w:tr>
    </w:tbl>
    <w:p w14:paraId="5B464897" w14:textId="77777777" w:rsidR="00503FBF" w:rsidRPr="006937B4" w:rsidRDefault="00503FBF" w:rsidP="00503FBF">
      <w:pPr>
        <w:rPr>
          <w:rFonts w:ascii="Arial Narrow" w:hAnsi="Arial Narrow" w:cs="Arial"/>
          <w:sz w:val="22"/>
          <w:szCs w:val="22"/>
        </w:rPr>
      </w:pPr>
    </w:p>
    <w:p w14:paraId="325BBB7F"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0434CD88" w14:textId="77777777" w:rsidR="00503FBF" w:rsidRPr="006937B4" w:rsidRDefault="00503FBF" w:rsidP="00503FBF">
      <w:pPr>
        <w:rPr>
          <w:rFonts w:ascii="Arial Narrow" w:hAnsi="Arial Narrow" w:cs="Arial"/>
          <w:b/>
          <w:sz w:val="22"/>
          <w:szCs w:val="22"/>
        </w:rPr>
      </w:pPr>
    </w:p>
    <w:p w14:paraId="78BD9E70"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1D742C32" w14:textId="77777777" w:rsidR="00503FBF" w:rsidRPr="006937B4" w:rsidRDefault="00503FBF" w:rsidP="00503FBF">
      <w:pPr>
        <w:jc w:val="both"/>
        <w:rPr>
          <w:rFonts w:ascii="Arial Narrow" w:hAnsi="Arial Narrow" w:cs="Arial"/>
          <w:b/>
          <w:sz w:val="22"/>
          <w:szCs w:val="22"/>
        </w:rPr>
      </w:pPr>
    </w:p>
    <w:p w14:paraId="0CD0373C" w14:textId="77777777" w:rsidR="00503FBF" w:rsidRPr="006937B4" w:rsidRDefault="00C14CF4" w:rsidP="00503FBF">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00503FBF" w:rsidRPr="006937B4">
        <w:rPr>
          <w:rFonts w:ascii="Arial Narrow" w:hAnsi="Arial Narrow" w:cs="Arial"/>
          <w:b/>
          <w:sz w:val="22"/>
          <w:szCs w:val="22"/>
        </w:rPr>
        <w:t>(fizična oseba):</w:t>
      </w:r>
    </w:p>
    <w:p w14:paraId="2AE3ADB3"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0F923CD3"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7B8B68A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2E3A59C2" w14:textId="77777777" w:rsidR="00503FBF" w:rsidRPr="006937B4" w:rsidRDefault="00503FBF" w:rsidP="00650AC2">
            <w:pPr>
              <w:rPr>
                <w:rFonts w:ascii="Arial Narrow" w:hAnsi="Arial Narrow" w:cs="Arial"/>
                <w:sz w:val="22"/>
                <w:szCs w:val="22"/>
              </w:rPr>
            </w:pPr>
          </w:p>
        </w:tc>
      </w:tr>
      <w:tr w:rsidR="00503FBF" w:rsidRPr="006937B4" w14:paraId="42EFFE17"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783419DB"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01D0D109" w14:textId="77777777" w:rsidR="00503FBF" w:rsidRPr="006937B4" w:rsidRDefault="00503FBF" w:rsidP="00650AC2">
            <w:pPr>
              <w:rPr>
                <w:rFonts w:ascii="Arial Narrow" w:hAnsi="Arial Narrow" w:cs="Arial"/>
                <w:sz w:val="22"/>
                <w:szCs w:val="22"/>
              </w:rPr>
            </w:pPr>
          </w:p>
        </w:tc>
      </w:tr>
      <w:tr w:rsidR="00503FBF" w:rsidRPr="006937B4" w14:paraId="2F23F864"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0BF39E9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1C16BB81" w14:textId="77777777" w:rsidR="00503FBF" w:rsidRPr="006937B4" w:rsidRDefault="00503FBF" w:rsidP="00650AC2">
            <w:pPr>
              <w:rPr>
                <w:rFonts w:ascii="Arial Narrow" w:hAnsi="Arial Narrow" w:cs="Arial"/>
                <w:sz w:val="22"/>
                <w:szCs w:val="22"/>
              </w:rPr>
            </w:pPr>
          </w:p>
        </w:tc>
      </w:tr>
      <w:tr w:rsidR="00503FBF" w:rsidRPr="006937B4" w14:paraId="79FE6B23"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1FCD478"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2B6FC5A7" w14:textId="77777777" w:rsidR="00503FBF" w:rsidRPr="006937B4" w:rsidRDefault="00503FBF" w:rsidP="00650AC2">
            <w:pPr>
              <w:rPr>
                <w:rFonts w:ascii="Arial Narrow" w:hAnsi="Arial Narrow" w:cs="Arial"/>
                <w:sz w:val="22"/>
                <w:szCs w:val="22"/>
              </w:rPr>
            </w:pPr>
          </w:p>
        </w:tc>
      </w:tr>
      <w:tr w:rsidR="00503FBF" w:rsidRPr="006937B4" w14:paraId="0EA541C7"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306104E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15057D51" w14:textId="77777777" w:rsidR="00503FBF" w:rsidRPr="006937B4" w:rsidRDefault="00503FBF" w:rsidP="00650AC2">
            <w:pPr>
              <w:rPr>
                <w:rFonts w:ascii="Arial Narrow" w:hAnsi="Arial Narrow" w:cs="Arial"/>
                <w:sz w:val="22"/>
                <w:szCs w:val="22"/>
              </w:rPr>
            </w:pPr>
          </w:p>
        </w:tc>
      </w:tr>
      <w:tr w:rsidR="00503FBF" w:rsidRPr="006937B4" w14:paraId="0B2CC856"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74D92F5B"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AFA9B83" w14:textId="77777777" w:rsidR="00503FBF" w:rsidRPr="006937B4" w:rsidRDefault="00503FBF" w:rsidP="00650AC2">
            <w:pPr>
              <w:rPr>
                <w:rFonts w:ascii="Arial Narrow" w:hAnsi="Arial Narrow" w:cs="Arial"/>
                <w:sz w:val="22"/>
                <w:szCs w:val="22"/>
              </w:rPr>
            </w:pPr>
          </w:p>
        </w:tc>
      </w:tr>
      <w:tr w:rsidR="00503FBF" w:rsidRPr="006937B4" w14:paraId="30845A13"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00E3341"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4BD11E4D" w14:textId="77777777" w:rsidR="00503FBF" w:rsidRPr="006937B4" w:rsidRDefault="00503FBF" w:rsidP="00650AC2">
            <w:pPr>
              <w:rPr>
                <w:rFonts w:ascii="Arial Narrow" w:hAnsi="Arial Narrow" w:cs="Arial"/>
                <w:sz w:val="22"/>
                <w:szCs w:val="22"/>
              </w:rPr>
            </w:pPr>
          </w:p>
        </w:tc>
      </w:tr>
    </w:tbl>
    <w:p w14:paraId="6080462B" w14:textId="77777777" w:rsidR="00503FBF" w:rsidRPr="006937B4" w:rsidRDefault="00503FBF" w:rsidP="00503FBF">
      <w:pPr>
        <w:rPr>
          <w:rFonts w:ascii="Arial Narrow" w:hAnsi="Arial Narrow" w:cs="Arial"/>
          <w:sz w:val="22"/>
          <w:szCs w:val="22"/>
        </w:rPr>
      </w:pPr>
    </w:p>
    <w:p w14:paraId="544AD7D2" w14:textId="6A113769" w:rsidR="00AC6108" w:rsidRPr="00CF38B4" w:rsidRDefault="00503FBF" w:rsidP="00AC6108">
      <w:pPr>
        <w:jc w:val="both"/>
        <w:rPr>
          <w:rFonts w:ascii="Arial Narrow" w:hAnsi="Arial Narrow" w:cs="Arial"/>
          <w:b/>
          <w:bCs/>
          <w:sz w:val="22"/>
          <w:szCs w:val="22"/>
        </w:rPr>
      </w:pPr>
      <w:r w:rsidRPr="006937B4">
        <w:rPr>
          <w:rFonts w:ascii="Arial Narrow" w:hAnsi="Arial Narrow" w:cs="Arial"/>
          <w:b/>
          <w:sz w:val="22"/>
          <w:szCs w:val="22"/>
        </w:rPr>
        <w:t xml:space="preserve">pod kazensko in materialno odgovornostjo izjavljam, da kot </w:t>
      </w:r>
      <w:r w:rsidR="00C14CF4"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w:t>
      </w:r>
      <w:r w:rsidR="00AC6108">
        <w:rPr>
          <w:rFonts w:ascii="Arial Narrow" w:hAnsi="Arial Narrow" w:cs="Arial"/>
          <w:b/>
          <w:sz w:val="22"/>
          <w:szCs w:val="22"/>
        </w:rPr>
        <w:t xml:space="preserve"> </w:t>
      </w:r>
      <w:r w:rsidR="00AC6108" w:rsidRPr="00CF38B4">
        <w:rPr>
          <w:rStyle w:val="cf01"/>
          <w:rFonts w:ascii="Arial Narrow" w:hAnsi="Arial Narrow"/>
          <w:b/>
          <w:bCs/>
          <w:sz w:val="22"/>
          <w:szCs w:val="22"/>
        </w:rPr>
        <w:t xml:space="preserve">iz Kazenskega zakonika (Uradni list RS, št. 50/12 – uradno prečiščeno besedilo, 6/16 – </w:t>
      </w:r>
      <w:proofErr w:type="spellStart"/>
      <w:r w:rsidR="00AC6108" w:rsidRPr="00CF38B4">
        <w:rPr>
          <w:rStyle w:val="cf01"/>
          <w:rFonts w:ascii="Arial Narrow" w:hAnsi="Arial Narrow"/>
          <w:b/>
          <w:bCs/>
          <w:sz w:val="22"/>
          <w:szCs w:val="22"/>
        </w:rPr>
        <w:t>popr</w:t>
      </w:r>
      <w:proofErr w:type="spellEnd"/>
      <w:r w:rsidR="00AC6108" w:rsidRPr="00CF38B4">
        <w:rPr>
          <w:rStyle w:val="cf01"/>
          <w:rFonts w:ascii="Arial Narrow" w:hAnsi="Arial Narrow"/>
          <w:b/>
          <w:bCs/>
          <w:sz w:val="22"/>
          <w:szCs w:val="22"/>
        </w:rPr>
        <w:t>., 54/15, 38/16, 27/17, 23/20, 91/20, 95/21, 186/21 in 105/22 – ZZNŠPP; v nadaljnjem besedilu: KZ-1) ali za primerljiva kazniva dejanja, ki so jih izrekla tuja sodišča.</w:t>
      </w:r>
    </w:p>
    <w:p w14:paraId="048D28AB"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365DD095" w14:textId="5687FE46"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w:t>
      </w:r>
      <w:r w:rsidR="00AC6108">
        <w:rPr>
          <w:rFonts w:ascii="Arial Narrow" w:hAnsi="Arial Narrow" w:cs="Arial"/>
          <w:b/>
          <w:sz w:val="22"/>
          <w:szCs w:val="22"/>
        </w:rPr>
        <w:t>prvega</w:t>
      </w:r>
      <w:r w:rsidRPr="006937B4">
        <w:rPr>
          <w:rFonts w:ascii="Arial Narrow" w:hAnsi="Arial Narrow" w:cs="Arial"/>
          <w:b/>
          <w:sz w:val="22"/>
          <w:szCs w:val="22"/>
        </w:rPr>
        <w:t xml:space="preserve"> odstavka 75. člena ZJN-3 od Ministrstva za pravosodje </w:t>
      </w:r>
      <w:r w:rsidR="009A3EFA">
        <w:rPr>
          <w:rFonts w:ascii="Arial Narrow" w:hAnsi="Arial Narrow" w:cs="Arial"/>
          <w:b/>
          <w:sz w:val="22"/>
          <w:szCs w:val="22"/>
        </w:rPr>
        <w:t xml:space="preserve">neposredno ali v informacijskem sistemu e-Dosje </w:t>
      </w:r>
      <w:r w:rsidRPr="006937B4">
        <w:rPr>
          <w:rFonts w:ascii="Arial Narrow" w:hAnsi="Arial Narrow" w:cs="Arial"/>
          <w:b/>
          <w:sz w:val="22"/>
          <w:szCs w:val="22"/>
        </w:rPr>
        <w:t xml:space="preserve">pridobi potrdilo iz kazenske evidence o moji nekaznovanosti za zgoraj navedena kazniva dejanja.   </w:t>
      </w:r>
    </w:p>
    <w:p w14:paraId="4817C144" w14:textId="77777777" w:rsidR="00503FBF" w:rsidRPr="006937B4" w:rsidRDefault="00503FBF" w:rsidP="00503FBF">
      <w:pPr>
        <w:rPr>
          <w:rFonts w:ascii="Arial Narrow" w:hAnsi="Arial Narrow" w:cs="Arial"/>
          <w:b/>
          <w:sz w:val="22"/>
          <w:szCs w:val="22"/>
        </w:rPr>
      </w:pPr>
    </w:p>
    <w:p w14:paraId="525E1F13"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7FDAFFC7" w14:textId="77777777" w:rsidR="00503FBF" w:rsidRPr="006937B4" w:rsidRDefault="00503FBF" w:rsidP="00503FBF">
      <w:pPr>
        <w:rPr>
          <w:rFonts w:ascii="Arial Narrow" w:hAnsi="Arial Narrow" w:cs="Arial"/>
          <w:b/>
          <w:sz w:val="22"/>
          <w:szCs w:val="22"/>
        </w:rPr>
      </w:pPr>
    </w:p>
    <w:p w14:paraId="0F937A5E"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3234035E" w14:textId="77777777" w:rsidTr="00650AC2">
        <w:trPr>
          <w:jc w:val="right"/>
        </w:trPr>
        <w:tc>
          <w:tcPr>
            <w:tcW w:w="3827" w:type="dxa"/>
          </w:tcPr>
          <w:p w14:paraId="27CA3267"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Ime in priimek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12FC737C" w14:textId="77777777" w:rsidR="00503FBF" w:rsidRPr="006937B4" w:rsidRDefault="00503FBF" w:rsidP="00650AC2">
            <w:pPr>
              <w:rPr>
                <w:rFonts w:ascii="Arial Narrow" w:hAnsi="Arial Narrow" w:cs="Arial"/>
                <w:b/>
                <w:sz w:val="22"/>
                <w:szCs w:val="22"/>
              </w:rPr>
            </w:pPr>
          </w:p>
          <w:p w14:paraId="79E71C42"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6468E675" w14:textId="77777777" w:rsidTr="00650AC2">
        <w:trPr>
          <w:jc w:val="right"/>
        </w:trPr>
        <w:tc>
          <w:tcPr>
            <w:tcW w:w="3827" w:type="dxa"/>
          </w:tcPr>
          <w:p w14:paraId="1071FC80" w14:textId="77777777" w:rsidR="00503FBF" w:rsidRPr="006937B4" w:rsidRDefault="00503FBF" w:rsidP="00650AC2">
            <w:pPr>
              <w:jc w:val="right"/>
              <w:rPr>
                <w:rFonts w:ascii="Arial Narrow" w:hAnsi="Arial Narrow" w:cs="Arial"/>
                <w:b/>
                <w:sz w:val="22"/>
                <w:szCs w:val="22"/>
              </w:rPr>
            </w:pPr>
          </w:p>
          <w:p w14:paraId="7FF07BAF"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Podpis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47C5E9D3" w14:textId="77777777" w:rsidR="00503FBF" w:rsidRPr="006937B4" w:rsidRDefault="00503FBF" w:rsidP="00650AC2">
            <w:pPr>
              <w:rPr>
                <w:rFonts w:ascii="Arial Narrow" w:hAnsi="Arial Narrow" w:cs="Arial"/>
                <w:b/>
                <w:sz w:val="22"/>
                <w:szCs w:val="22"/>
              </w:rPr>
            </w:pPr>
          </w:p>
          <w:p w14:paraId="0EA82A3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275E0C38" w14:textId="77777777" w:rsidR="00503FBF"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2F26514D" w14:textId="77777777" w:rsidTr="00650AC2">
        <w:tc>
          <w:tcPr>
            <w:tcW w:w="1168" w:type="dxa"/>
          </w:tcPr>
          <w:p w14:paraId="5E078188" w14:textId="77777777"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14:paraId="343D4FAC" w14:textId="3CF006CA" w:rsidR="00503FBF" w:rsidRPr="00D543F2" w:rsidRDefault="00503FBF" w:rsidP="00650AC2">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00C14CF4" w:rsidRPr="00C14CF4">
              <w:rPr>
                <w:rFonts w:ascii="Arial Narrow" w:hAnsi="Arial Narrow" w:cs="Arial"/>
                <w:b/>
                <w:sz w:val="22"/>
                <w:szCs w:val="22"/>
              </w:rPr>
              <w:t xml:space="preserve">člani upravnega, vodstvenega ali nadzornega organa vsakega sodelujočega gospodarskega subjekta </w:t>
            </w:r>
            <w:r w:rsidR="00AC6108" w:rsidRPr="00CF38B4">
              <w:rPr>
                <w:rFonts w:ascii="Arial Narrow" w:hAnsi="Arial Narrow"/>
                <w:b/>
                <w:sz w:val="22"/>
                <w:szCs w:val="22"/>
              </w:rPr>
              <w:t xml:space="preserve">ter vse osebe, ki imajo pooblastilo za zastopanje, odločanje ali nadzor v takem gospodarskem subjektu </w:t>
            </w:r>
            <w:r w:rsidR="00C14CF4" w:rsidRPr="00C14CF4">
              <w:rPr>
                <w:rFonts w:ascii="Arial Narrow" w:hAnsi="Arial Narrow" w:cs="Arial"/>
                <w:b/>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00C14CF4" w:rsidRPr="00C14CF4">
              <w:rPr>
                <w:rFonts w:ascii="Arial Narrow" w:hAnsi="Arial Narrow" w:cs="Arial"/>
                <w:b/>
                <w:sz w:val="22"/>
                <w:szCs w:val="22"/>
              </w:rPr>
              <w:t>pdf</w:t>
            </w:r>
            <w:proofErr w:type="spellEnd"/>
            <w:r w:rsidR="00C14CF4" w:rsidRPr="00C14CF4">
              <w:rPr>
                <w:rFonts w:ascii="Arial Narrow" w:hAnsi="Arial Narrow" w:cs="Arial"/>
                <w:b/>
                <w:sz w:val="22"/>
                <w:szCs w:val="22"/>
              </w:rPr>
              <w:t xml:space="preserve"> obliki.</w:t>
            </w:r>
          </w:p>
        </w:tc>
      </w:tr>
    </w:tbl>
    <w:p w14:paraId="4EF014FE" w14:textId="77777777" w:rsidR="0087708B" w:rsidRDefault="0087708B"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63D1B753" w14:textId="77777777" w:rsidTr="00650AC2">
        <w:tc>
          <w:tcPr>
            <w:tcW w:w="9228" w:type="dxa"/>
            <w:gridSpan w:val="3"/>
          </w:tcPr>
          <w:p w14:paraId="6B623EE5" w14:textId="77777777" w:rsidR="00503FBF" w:rsidRDefault="00C14CF4" w:rsidP="00650AC2">
            <w:pPr>
              <w:jc w:val="both"/>
              <w:rPr>
                <w:rFonts w:ascii="Arial Narrow" w:hAnsi="Arial Narrow" w:cs="Arial"/>
                <w:b/>
              </w:rPr>
            </w:pPr>
            <w:r>
              <w:rPr>
                <w:rFonts w:ascii="Arial Narrow" w:hAnsi="Arial Narrow" w:cs="Arial"/>
                <w:b/>
              </w:rPr>
              <w:lastRenderedPageBreak/>
              <w:t xml:space="preserve">Obrazec št. </w:t>
            </w:r>
            <w:r w:rsidR="0048626B">
              <w:rPr>
                <w:rFonts w:ascii="Arial Narrow" w:hAnsi="Arial Narrow" w:cs="Arial"/>
                <w:b/>
              </w:rPr>
              <w:t>3</w:t>
            </w:r>
          </w:p>
          <w:p w14:paraId="3313C33D"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1835D24E"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3E5BEA6A"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7F72E5CE"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75E71D4C" w14:textId="77777777" w:rsidR="00503FBF" w:rsidRPr="007C66E0" w:rsidRDefault="00503FBF" w:rsidP="00650AC2">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sidR="00C14CF4">
              <w:rPr>
                <w:rFonts w:ascii="Arial Narrow" w:hAnsi="Arial Narrow" w:cs="Arial"/>
                <w:smallCaps/>
                <w:color w:val="0000FF"/>
                <w:sz w:val="22"/>
                <w:szCs w:val="22"/>
                <w:lang w:val="sl-SI"/>
              </w:rPr>
              <w:t xml:space="preserve">. </w:t>
            </w:r>
            <w:r w:rsidR="00C14CF4" w:rsidRPr="00C14CF4">
              <w:rPr>
                <w:rFonts w:ascii="Arial Narrow" w:hAnsi="Arial Narrow" w:cs="Arial"/>
                <w:smallCaps/>
                <w:color w:val="0000FF"/>
                <w:sz w:val="22"/>
                <w:szCs w:val="22"/>
                <w:lang w:val="sl-SI"/>
              </w:rPr>
              <w:t>PO POTREBI SE OBRAZEC KOPIRA IN PREDLOŽI V VEČ IZVODIH</w:t>
            </w:r>
          </w:p>
        </w:tc>
      </w:tr>
    </w:tbl>
    <w:p w14:paraId="673CBD72"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203CAF8F"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5327BF10" w14:textId="77777777" w:rsidR="00503FBF" w:rsidRPr="006937B4" w:rsidRDefault="00503FBF" w:rsidP="00503FBF">
      <w:pPr>
        <w:jc w:val="both"/>
        <w:rPr>
          <w:rFonts w:ascii="Arial Narrow" w:hAnsi="Arial Narrow" w:cs="Arial"/>
          <w:sz w:val="20"/>
          <w:szCs w:val="20"/>
        </w:rPr>
      </w:pPr>
    </w:p>
    <w:p w14:paraId="36D9B8E8"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59976BEE"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6B6FCCD2" w14:textId="77777777" w:rsidTr="00650AC2">
        <w:tc>
          <w:tcPr>
            <w:tcW w:w="2268" w:type="dxa"/>
          </w:tcPr>
          <w:p w14:paraId="21146686"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26ADED16"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796D26A0" w14:textId="77777777" w:rsidR="00503FBF" w:rsidRPr="006937B4" w:rsidRDefault="00503FBF" w:rsidP="00650AC2">
            <w:pPr>
              <w:jc w:val="both"/>
              <w:rPr>
                <w:rFonts w:ascii="Arial Narrow" w:hAnsi="Arial Narrow" w:cs="Arial"/>
                <w:sz w:val="20"/>
                <w:szCs w:val="20"/>
              </w:rPr>
            </w:pPr>
          </w:p>
        </w:tc>
      </w:tr>
      <w:tr w:rsidR="00503FBF" w:rsidRPr="006937B4" w14:paraId="0545DB2C" w14:textId="77777777" w:rsidTr="00650AC2">
        <w:tc>
          <w:tcPr>
            <w:tcW w:w="2268" w:type="dxa"/>
          </w:tcPr>
          <w:p w14:paraId="3B118881"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2AAE8C37" w14:textId="77777777" w:rsidR="00503FBF" w:rsidRPr="006937B4" w:rsidRDefault="00503FBF" w:rsidP="00650AC2">
            <w:pPr>
              <w:jc w:val="both"/>
              <w:rPr>
                <w:rFonts w:ascii="Arial Narrow" w:hAnsi="Arial Narrow" w:cs="Arial"/>
                <w:sz w:val="20"/>
                <w:szCs w:val="20"/>
              </w:rPr>
            </w:pPr>
          </w:p>
        </w:tc>
      </w:tr>
      <w:tr w:rsidR="00503FBF" w:rsidRPr="006937B4" w14:paraId="2809FBFE" w14:textId="77777777" w:rsidTr="00650AC2">
        <w:tc>
          <w:tcPr>
            <w:tcW w:w="2268" w:type="dxa"/>
          </w:tcPr>
          <w:p w14:paraId="63F5DB82"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e-naslov):</w:t>
            </w:r>
          </w:p>
        </w:tc>
        <w:tc>
          <w:tcPr>
            <w:tcW w:w="6912" w:type="dxa"/>
          </w:tcPr>
          <w:p w14:paraId="69F2F0BA" w14:textId="77777777" w:rsidR="00503FBF" w:rsidRPr="006937B4" w:rsidRDefault="00503FBF" w:rsidP="00650AC2">
            <w:pPr>
              <w:jc w:val="both"/>
              <w:rPr>
                <w:rFonts w:ascii="Arial Narrow" w:hAnsi="Arial Narrow" w:cs="Arial"/>
                <w:sz w:val="20"/>
                <w:szCs w:val="20"/>
              </w:rPr>
            </w:pPr>
          </w:p>
        </w:tc>
      </w:tr>
      <w:tr w:rsidR="00503FBF" w:rsidRPr="006937B4" w14:paraId="5C3184F0" w14:textId="77777777" w:rsidTr="00650AC2">
        <w:tc>
          <w:tcPr>
            <w:tcW w:w="2268" w:type="dxa"/>
          </w:tcPr>
          <w:p w14:paraId="221512BF"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1D7CEA34" w14:textId="77777777" w:rsidR="00503FBF" w:rsidRPr="006937B4" w:rsidRDefault="00503FBF" w:rsidP="00650AC2">
            <w:pPr>
              <w:jc w:val="both"/>
              <w:rPr>
                <w:rFonts w:ascii="Arial Narrow" w:hAnsi="Arial Narrow" w:cs="Arial"/>
                <w:sz w:val="20"/>
                <w:szCs w:val="20"/>
              </w:rPr>
            </w:pPr>
          </w:p>
        </w:tc>
      </w:tr>
      <w:tr w:rsidR="00503FBF" w:rsidRPr="006937B4" w14:paraId="4E1749F4" w14:textId="77777777" w:rsidTr="00650AC2">
        <w:tc>
          <w:tcPr>
            <w:tcW w:w="2268" w:type="dxa"/>
          </w:tcPr>
          <w:p w14:paraId="72C5BFEE"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2760F803" w14:textId="77777777" w:rsidR="00503FBF" w:rsidRPr="006937B4" w:rsidRDefault="00503FBF" w:rsidP="00650AC2">
            <w:pPr>
              <w:jc w:val="both"/>
              <w:rPr>
                <w:rFonts w:ascii="Arial Narrow" w:hAnsi="Arial Narrow" w:cs="Arial"/>
                <w:sz w:val="20"/>
                <w:szCs w:val="20"/>
              </w:rPr>
            </w:pPr>
          </w:p>
        </w:tc>
      </w:tr>
      <w:tr w:rsidR="00503FBF" w:rsidRPr="006937B4" w14:paraId="58555B54" w14:textId="77777777" w:rsidTr="00650AC2">
        <w:tc>
          <w:tcPr>
            <w:tcW w:w="2268" w:type="dxa"/>
          </w:tcPr>
          <w:p w14:paraId="6E7CFEB0"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4C43991A" w14:textId="77777777" w:rsidR="00503FBF" w:rsidRPr="006937B4" w:rsidRDefault="00503FBF" w:rsidP="00650AC2">
            <w:pPr>
              <w:jc w:val="both"/>
              <w:rPr>
                <w:rFonts w:ascii="Arial Narrow" w:hAnsi="Arial Narrow" w:cs="Arial"/>
                <w:sz w:val="20"/>
                <w:szCs w:val="20"/>
              </w:rPr>
            </w:pPr>
          </w:p>
        </w:tc>
      </w:tr>
      <w:tr w:rsidR="00503FBF" w:rsidRPr="006937B4" w14:paraId="24BBF5AD" w14:textId="77777777" w:rsidTr="00650AC2">
        <w:tc>
          <w:tcPr>
            <w:tcW w:w="2268" w:type="dxa"/>
          </w:tcPr>
          <w:p w14:paraId="07969222"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3670E989" w14:textId="77777777" w:rsidR="00503FBF" w:rsidRPr="006937B4" w:rsidRDefault="00503FBF" w:rsidP="00650AC2">
            <w:pPr>
              <w:jc w:val="both"/>
              <w:rPr>
                <w:rFonts w:ascii="Arial Narrow" w:hAnsi="Arial Narrow" w:cs="Arial"/>
                <w:sz w:val="20"/>
                <w:szCs w:val="20"/>
              </w:rPr>
            </w:pPr>
          </w:p>
        </w:tc>
      </w:tr>
      <w:tr w:rsidR="00C14CF4" w:rsidRPr="006937B4" w14:paraId="24099293" w14:textId="77777777" w:rsidTr="00650AC2">
        <w:tc>
          <w:tcPr>
            <w:tcW w:w="2268" w:type="dxa"/>
          </w:tcPr>
          <w:p w14:paraId="59CCBD92" w14:textId="77777777" w:rsidR="00C14CF4" w:rsidRPr="006937B4" w:rsidRDefault="00C14CF4" w:rsidP="00650AC2">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1E916E12" w14:textId="77777777" w:rsidR="00C14CF4" w:rsidRDefault="00C14CF4" w:rsidP="00650AC2">
            <w:pPr>
              <w:jc w:val="both"/>
              <w:rPr>
                <w:rFonts w:ascii="Arial Narrow" w:hAnsi="Arial Narrow" w:cs="Arial"/>
                <w:sz w:val="20"/>
                <w:szCs w:val="20"/>
                <w:lang w:eastAsia="en-US"/>
              </w:rPr>
            </w:pPr>
          </w:p>
          <w:p w14:paraId="4C386ED2" w14:textId="77777777" w:rsidR="00C14CF4" w:rsidRDefault="00C14CF4" w:rsidP="00650AC2">
            <w:pPr>
              <w:jc w:val="both"/>
              <w:rPr>
                <w:rFonts w:ascii="Arial Narrow" w:hAnsi="Arial Narrow" w:cs="Arial"/>
                <w:sz w:val="20"/>
                <w:szCs w:val="20"/>
                <w:lang w:eastAsia="en-US"/>
              </w:rPr>
            </w:pPr>
          </w:p>
          <w:p w14:paraId="2C0056AA" w14:textId="77777777" w:rsidR="00C14CF4" w:rsidRPr="006937B4" w:rsidRDefault="00C14CF4" w:rsidP="00650AC2">
            <w:pPr>
              <w:jc w:val="both"/>
              <w:rPr>
                <w:rFonts w:ascii="Arial Narrow" w:hAnsi="Arial Narrow" w:cs="Arial"/>
                <w:sz w:val="20"/>
                <w:szCs w:val="20"/>
              </w:rPr>
            </w:pPr>
            <w:r>
              <w:rPr>
                <w:rFonts w:ascii="Arial Narrow" w:hAnsi="Arial Narrow" w:cs="Arial"/>
                <w:sz w:val="20"/>
                <w:szCs w:val="20"/>
                <w:lang w:eastAsia="en-US"/>
              </w:rPr>
              <w:t>DA / NE</w:t>
            </w:r>
          </w:p>
        </w:tc>
      </w:tr>
    </w:tbl>
    <w:p w14:paraId="1E48CA93" w14:textId="77777777" w:rsidR="00503FBF" w:rsidRPr="006937B4" w:rsidRDefault="00503FBF" w:rsidP="00503FBF">
      <w:pPr>
        <w:jc w:val="both"/>
        <w:rPr>
          <w:rFonts w:ascii="Arial Narrow" w:hAnsi="Arial Narrow" w:cs="Arial"/>
          <w:sz w:val="20"/>
          <w:szCs w:val="20"/>
        </w:rPr>
      </w:pPr>
    </w:p>
    <w:p w14:paraId="69903394"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2. </w:t>
      </w:r>
      <w:r w:rsidR="00C14CF4">
        <w:rPr>
          <w:rFonts w:ascii="Arial Narrow" w:hAnsi="Arial Narrow" w:cs="Arial"/>
          <w:b/>
          <w:sz w:val="20"/>
          <w:szCs w:val="20"/>
        </w:rPr>
        <w:t xml:space="preserve">Del javnega naročila, ki se oddaja v </w:t>
      </w:r>
      <w:proofErr w:type="spellStart"/>
      <w:r w:rsidR="00C14CF4">
        <w:rPr>
          <w:rFonts w:ascii="Arial Narrow" w:hAnsi="Arial Narrow" w:cs="Arial"/>
          <w:b/>
          <w:sz w:val="20"/>
          <w:szCs w:val="20"/>
        </w:rPr>
        <w:t>podizvajanje</w:t>
      </w:r>
      <w:proofErr w:type="spellEnd"/>
      <w:r w:rsidRPr="006937B4">
        <w:rPr>
          <w:rFonts w:ascii="Arial Narrow" w:hAnsi="Arial Narrow" w:cs="Arial"/>
          <w:b/>
          <w:sz w:val="20"/>
          <w:szCs w:val="20"/>
        </w:rPr>
        <w:t>:</w:t>
      </w:r>
    </w:p>
    <w:p w14:paraId="5C17AE39"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47995232" w14:textId="77777777" w:rsidTr="00650AC2">
        <w:tc>
          <w:tcPr>
            <w:tcW w:w="2268" w:type="dxa"/>
          </w:tcPr>
          <w:p w14:paraId="1383AB68"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3D53816F" w14:textId="77777777" w:rsidR="00503FBF" w:rsidRPr="006937B4" w:rsidRDefault="00503FBF" w:rsidP="00650AC2">
            <w:pPr>
              <w:jc w:val="both"/>
              <w:rPr>
                <w:rFonts w:ascii="Arial Narrow" w:hAnsi="Arial Narrow" w:cs="Arial"/>
                <w:sz w:val="20"/>
                <w:szCs w:val="20"/>
              </w:rPr>
            </w:pPr>
          </w:p>
        </w:tc>
      </w:tr>
      <w:tr w:rsidR="00503FBF" w:rsidRPr="006937B4" w14:paraId="4CB9A690" w14:textId="77777777" w:rsidTr="00650AC2">
        <w:tc>
          <w:tcPr>
            <w:tcW w:w="2268" w:type="dxa"/>
          </w:tcPr>
          <w:p w14:paraId="5FF31DF5"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0CD11906" w14:textId="77777777" w:rsidR="00503FBF" w:rsidRPr="006937B4" w:rsidRDefault="00503FBF" w:rsidP="00650AC2">
            <w:pPr>
              <w:jc w:val="both"/>
              <w:rPr>
                <w:rFonts w:ascii="Arial Narrow" w:hAnsi="Arial Narrow" w:cs="Arial"/>
                <w:sz w:val="20"/>
                <w:szCs w:val="20"/>
              </w:rPr>
            </w:pPr>
          </w:p>
        </w:tc>
      </w:tr>
      <w:tr w:rsidR="00503FBF" w:rsidRPr="006937B4" w14:paraId="56870EFB" w14:textId="77777777" w:rsidTr="00650AC2">
        <w:tc>
          <w:tcPr>
            <w:tcW w:w="2268" w:type="dxa"/>
          </w:tcPr>
          <w:p w14:paraId="0937C2AD"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3B340A97" w14:textId="77777777" w:rsidR="00503FBF" w:rsidRPr="006937B4" w:rsidRDefault="00503FBF" w:rsidP="00650AC2">
            <w:pPr>
              <w:jc w:val="both"/>
              <w:rPr>
                <w:rFonts w:ascii="Arial Narrow" w:hAnsi="Arial Narrow" w:cs="Arial"/>
                <w:sz w:val="20"/>
                <w:szCs w:val="20"/>
              </w:rPr>
            </w:pPr>
          </w:p>
        </w:tc>
      </w:tr>
      <w:tr w:rsidR="00503FBF" w:rsidRPr="006937B4" w14:paraId="386485F9" w14:textId="77777777" w:rsidTr="00650AC2">
        <w:tc>
          <w:tcPr>
            <w:tcW w:w="2268" w:type="dxa"/>
          </w:tcPr>
          <w:p w14:paraId="1656A201"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1491CCA5" w14:textId="77777777" w:rsidR="00503FBF" w:rsidRPr="006937B4" w:rsidRDefault="00503FBF" w:rsidP="00650AC2">
            <w:pPr>
              <w:jc w:val="both"/>
              <w:rPr>
                <w:rFonts w:ascii="Arial Narrow" w:hAnsi="Arial Narrow" w:cs="Arial"/>
                <w:sz w:val="20"/>
                <w:szCs w:val="20"/>
              </w:rPr>
            </w:pPr>
          </w:p>
        </w:tc>
      </w:tr>
      <w:tr w:rsidR="00503FBF" w:rsidRPr="006937B4" w14:paraId="2AFA195D" w14:textId="77777777" w:rsidTr="00650AC2">
        <w:tc>
          <w:tcPr>
            <w:tcW w:w="2268" w:type="dxa"/>
          </w:tcPr>
          <w:p w14:paraId="0374657F"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236669EB" w14:textId="77777777" w:rsidR="00503FBF" w:rsidRPr="006937B4" w:rsidRDefault="00503FBF" w:rsidP="00650AC2">
            <w:pPr>
              <w:jc w:val="both"/>
              <w:rPr>
                <w:rFonts w:ascii="Arial Narrow" w:hAnsi="Arial Narrow" w:cs="Arial"/>
                <w:sz w:val="20"/>
                <w:szCs w:val="20"/>
              </w:rPr>
            </w:pPr>
          </w:p>
        </w:tc>
      </w:tr>
    </w:tbl>
    <w:p w14:paraId="57ABD914" w14:textId="77777777" w:rsidR="00503FBF" w:rsidRPr="006937B4" w:rsidRDefault="00503FBF" w:rsidP="00503FBF">
      <w:pPr>
        <w:jc w:val="both"/>
        <w:rPr>
          <w:rFonts w:ascii="Arial Narrow" w:hAnsi="Arial Narrow" w:cs="Arial"/>
          <w:sz w:val="20"/>
          <w:szCs w:val="20"/>
        </w:rPr>
      </w:pPr>
    </w:p>
    <w:p w14:paraId="76B3BB5D"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6827DC96"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5C4665CB" w14:textId="5933FF9B" w:rsidR="00503FBF" w:rsidRPr="006937B4" w:rsidRDefault="00503FBF" w:rsidP="00503FBF">
      <w:pPr>
        <w:jc w:val="both"/>
        <w:rPr>
          <w:rFonts w:ascii="Arial Narrow" w:hAnsi="Arial Narrow" w:cs="Arial"/>
          <w:b/>
          <w:sz w:val="20"/>
          <w:szCs w:val="20"/>
          <w:u w:val="single"/>
        </w:rPr>
      </w:pPr>
    </w:p>
    <w:p w14:paraId="13BC0DE4" w14:textId="77777777" w:rsidR="00503FBF" w:rsidRPr="006937B4" w:rsidRDefault="00503FBF" w:rsidP="00503FBF">
      <w:pPr>
        <w:jc w:val="both"/>
        <w:rPr>
          <w:rFonts w:ascii="Arial Narrow" w:hAnsi="Arial Narrow" w:cs="Arial"/>
          <w:b/>
          <w:sz w:val="20"/>
          <w:szCs w:val="20"/>
          <w:u w:val="single"/>
        </w:rPr>
      </w:pPr>
    </w:p>
    <w:p w14:paraId="306DA1F2"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78EA8AA4" w14:textId="77777777" w:rsidR="00503FBF" w:rsidRPr="006937B4" w:rsidRDefault="00503FBF" w:rsidP="00503FBF">
      <w:pPr>
        <w:rPr>
          <w:rFonts w:ascii="Arial Narrow" w:hAnsi="Arial Narrow" w:cs="Arial"/>
          <w:sz w:val="20"/>
          <w:szCs w:val="20"/>
        </w:rPr>
      </w:pPr>
    </w:p>
    <w:p w14:paraId="58D5AB97"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18249CFE" w14:textId="77777777" w:rsidR="00503FBF" w:rsidRPr="006937B4" w:rsidRDefault="00503FBF" w:rsidP="00503FBF">
      <w:pPr>
        <w:jc w:val="center"/>
        <w:rPr>
          <w:rFonts w:ascii="Arial Narrow" w:hAnsi="Arial Narrow" w:cs="Arial"/>
          <w:b/>
          <w:sz w:val="20"/>
          <w:szCs w:val="20"/>
        </w:rPr>
      </w:pPr>
    </w:p>
    <w:p w14:paraId="4FA78DA5"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14:paraId="69F1D6D2" w14:textId="77777777" w:rsidR="00503FBF" w:rsidRPr="006937B4" w:rsidRDefault="00503FBF" w:rsidP="00503FBF">
      <w:pPr>
        <w:jc w:val="center"/>
        <w:rPr>
          <w:rFonts w:ascii="Arial Narrow" w:hAnsi="Arial Narrow" w:cs="Arial"/>
          <w:b/>
          <w:sz w:val="20"/>
          <w:szCs w:val="20"/>
        </w:rPr>
      </w:pPr>
    </w:p>
    <w:p w14:paraId="7DCB14FF"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72F16B40" w14:textId="77777777" w:rsidR="00503FBF" w:rsidRPr="006937B4" w:rsidRDefault="00503FBF" w:rsidP="00503FBF">
      <w:pPr>
        <w:jc w:val="both"/>
        <w:rPr>
          <w:rFonts w:ascii="Arial Narrow" w:hAnsi="Arial Narrow" w:cs="Arial"/>
          <w:sz w:val="20"/>
          <w:szCs w:val="20"/>
        </w:rPr>
      </w:pPr>
    </w:p>
    <w:p w14:paraId="32AC76C1"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1D54915F"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5059B962"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1D29D692" w14:textId="77777777" w:rsidR="003107E1" w:rsidRDefault="00503FBF" w:rsidP="003107E1">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sidR="000571BF">
        <w:rPr>
          <w:rFonts w:ascii="Arial Narrow" w:hAnsi="Arial Narrow" w:cs="Arial"/>
          <w:sz w:val="20"/>
          <w:szCs w:val="20"/>
        </w:rPr>
        <w:t>e</w:t>
      </w:r>
      <w:r w:rsidRPr="006937B4">
        <w:rPr>
          <w:rFonts w:ascii="Arial Narrow" w:hAnsi="Arial Narrow" w:cs="Arial"/>
          <w:sz w:val="20"/>
          <w:szCs w:val="20"/>
        </w:rPr>
        <w:t>c</w:t>
      </w:r>
    </w:p>
    <w:p w14:paraId="69195D14" w14:textId="77777777" w:rsidR="00B51711" w:rsidRDefault="00B51711" w:rsidP="003107E1">
      <w:pPr>
        <w:tabs>
          <w:tab w:val="right" w:pos="8850"/>
        </w:tabs>
        <w:jc w:val="center"/>
        <w:rPr>
          <w:rFonts w:ascii="Arial Narrow" w:hAnsi="Arial Narrow" w:cs="Arial"/>
          <w:sz w:val="20"/>
          <w:szCs w:val="20"/>
        </w:rPr>
      </w:pPr>
    </w:p>
    <w:p w14:paraId="0D14B165" w14:textId="77777777" w:rsidR="00B51711" w:rsidRPr="004C033D" w:rsidRDefault="00B51711" w:rsidP="00B51711">
      <w:pPr>
        <w:ind w:left="644"/>
        <w:jc w:val="both"/>
        <w:rPr>
          <w:rFonts w:ascii="Arial Narrow" w:hAnsi="Arial Narrow"/>
          <w:color w:val="FF0000"/>
          <w:sz w:val="22"/>
          <w:szCs w:val="22"/>
        </w:rPr>
      </w:pPr>
    </w:p>
    <w:p w14:paraId="6DE61D18" w14:textId="77777777" w:rsidR="00B51711" w:rsidRDefault="00B51711" w:rsidP="00961444">
      <w:pPr>
        <w:jc w:val="both"/>
        <w:rPr>
          <w:rFonts w:ascii="Arial Narrow" w:hAnsi="Arial Narrow"/>
          <w:color w:val="FF0000"/>
          <w:sz w:val="22"/>
          <w:szCs w:val="22"/>
        </w:rPr>
      </w:pPr>
    </w:p>
    <w:p w14:paraId="2FF724C5" w14:textId="77777777" w:rsidR="00961444" w:rsidRPr="00961444" w:rsidRDefault="00961444" w:rsidP="00961444">
      <w:pPr>
        <w:jc w:val="both"/>
        <w:rPr>
          <w:rFonts w:ascii="Arial Narrow" w:hAnsi="Arial Narrow"/>
          <w:color w:val="FF0000"/>
          <w:sz w:val="22"/>
          <w:szCs w:val="22"/>
        </w:rPr>
      </w:pPr>
    </w:p>
    <w:p w14:paraId="374A6791" w14:textId="77777777" w:rsidR="00961444" w:rsidRDefault="00961444" w:rsidP="00961444">
      <w:pPr>
        <w:jc w:val="both"/>
        <w:rPr>
          <w:rFonts w:ascii="Arial Narrow" w:hAnsi="Arial Narrow" w:cs="Arial"/>
          <w:b/>
          <w:bCs/>
          <w:sz w:val="23"/>
          <w:szCs w:val="23"/>
        </w:rPr>
      </w:pPr>
    </w:p>
    <w:p w14:paraId="3C7402E3" w14:textId="77777777" w:rsidR="008267CB" w:rsidRDefault="008267CB" w:rsidP="00961444">
      <w:pPr>
        <w:jc w:val="both"/>
        <w:rPr>
          <w:rFonts w:ascii="Arial Narrow" w:hAnsi="Arial Narrow" w:cs="Arial"/>
          <w:b/>
          <w:bCs/>
          <w:sz w:val="23"/>
          <w:szCs w:val="23"/>
        </w:rPr>
      </w:pPr>
    </w:p>
    <w:p w14:paraId="499F96CE" w14:textId="77777777" w:rsidR="008267CB" w:rsidRDefault="008267CB" w:rsidP="00961444">
      <w:pPr>
        <w:jc w:val="both"/>
        <w:rPr>
          <w:rFonts w:ascii="Arial Narrow" w:hAnsi="Arial Narrow" w:cs="Arial"/>
          <w:b/>
          <w:bCs/>
          <w:sz w:val="23"/>
          <w:szCs w:val="23"/>
        </w:rPr>
      </w:pPr>
    </w:p>
    <w:p w14:paraId="0A693C99" w14:textId="77777777" w:rsidR="008267CB" w:rsidRDefault="008267CB" w:rsidP="00961444">
      <w:pPr>
        <w:jc w:val="both"/>
        <w:rPr>
          <w:rFonts w:ascii="Arial Narrow" w:hAnsi="Arial Narrow" w:cs="Arial"/>
          <w:b/>
          <w:bCs/>
          <w:sz w:val="23"/>
          <w:szCs w:val="23"/>
        </w:rPr>
      </w:pPr>
    </w:p>
    <w:p w14:paraId="0246724F" w14:textId="77777777" w:rsidR="008267CB" w:rsidRDefault="008267CB" w:rsidP="00961444">
      <w:pPr>
        <w:jc w:val="both"/>
        <w:rPr>
          <w:rFonts w:ascii="Arial Narrow" w:hAnsi="Arial Narrow" w:cs="Arial"/>
          <w:b/>
          <w:bCs/>
          <w:sz w:val="23"/>
          <w:szCs w:val="23"/>
        </w:rPr>
      </w:pPr>
    </w:p>
    <w:p w14:paraId="639BE111" w14:textId="77777777" w:rsidR="008267CB" w:rsidRDefault="008267CB" w:rsidP="00961444">
      <w:pPr>
        <w:jc w:val="both"/>
        <w:rPr>
          <w:rFonts w:ascii="Arial Narrow" w:hAnsi="Arial Narrow" w:cs="Arial"/>
          <w:b/>
          <w:bCs/>
          <w:sz w:val="23"/>
          <w:szCs w:val="23"/>
        </w:rPr>
      </w:pPr>
    </w:p>
    <w:p w14:paraId="6E1634FF" w14:textId="77777777" w:rsidR="008267CB" w:rsidRDefault="008267CB" w:rsidP="00961444">
      <w:pPr>
        <w:jc w:val="both"/>
        <w:rPr>
          <w:rFonts w:ascii="Arial Narrow" w:hAnsi="Arial Narrow" w:cs="Arial"/>
          <w:b/>
          <w:bCs/>
          <w:sz w:val="23"/>
          <w:szCs w:val="23"/>
        </w:rPr>
      </w:pPr>
    </w:p>
    <w:p w14:paraId="64FC1A16" w14:textId="77777777" w:rsidR="008267CB" w:rsidRDefault="008267CB" w:rsidP="00961444">
      <w:pPr>
        <w:jc w:val="both"/>
        <w:rPr>
          <w:rFonts w:ascii="Arial Narrow" w:hAnsi="Arial Narrow" w:cs="Arial"/>
          <w:b/>
          <w:bCs/>
          <w:sz w:val="23"/>
          <w:szCs w:val="23"/>
        </w:rPr>
      </w:pPr>
    </w:p>
    <w:p w14:paraId="3681BD25" w14:textId="77777777" w:rsidR="008267CB" w:rsidRDefault="008267CB" w:rsidP="00961444">
      <w:pPr>
        <w:jc w:val="both"/>
        <w:rPr>
          <w:rFonts w:ascii="Arial Narrow" w:hAnsi="Arial Narrow" w:cs="Arial"/>
          <w:b/>
          <w:bCs/>
          <w:sz w:val="23"/>
          <w:szCs w:val="23"/>
        </w:rPr>
      </w:pPr>
    </w:p>
    <w:p w14:paraId="2A4217A6" w14:textId="77777777" w:rsidR="008267CB" w:rsidRDefault="008267CB" w:rsidP="00961444">
      <w:pPr>
        <w:jc w:val="both"/>
        <w:rPr>
          <w:rFonts w:ascii="Arial Narrow" w:hAnsi="Arial Narrow" w:cs="Arial"/>
          <w:b/>
          <w:bCs/>
          <w:sz w:val="23"/>
          <w:szCs w:val="23"/>
        </w:rPr>
      </w:pPr>
    </w:p>
    <w:p w14:paraId="449201AA" w14:textId="77777777" w:rsidR="008267CB" w:rsidRDefault="008267CB" w:rsidP="00961444">
      <w:pPr>
        <w:jc w:val="both"/>
        <w:rPr>
          <w:rFonts w:ascii="Arial Narrow" w:hAnsi="Arial Narrow" w:cs="Arial"/>
          <w:b/>
          <w:bCs/>
          <w:sz w:val="23"/>
          <w:szCs w:val="23"/>
        </w:rPr>
      </w:pPr>
    </w:p>
    <w:p w14:paraId="30569FBD" w14:textId="77777777" w:rsidR="008267CB" w:rsidRDefault="008267CB" w:rsidP="00961444">
      <w:pPr>
        <w:jc w:val="both"/>
        <w:rPr>
          <w:rFonts w:ascii="Arial Narrow" w:hAnsi="Arial Narrow" w:cs="Arial"/>
          <w:b/>
          <w:bCs/>
          <w:sz w:val="23"/>
          <w:szCs w:val="23"/>
        </w:rPr>
      </w:pPr>
    </w:p>
    <w:p w14:paraId="063AEC5B" w14:textId="77777777" w:rsidR="008267CB" w:rsidRDefault="008267CB" w:rsidP="00961444">
      <w:pPr>
        <w:jc w:val="both"/>
        <w:rPr>
          <w:rFonts w:ascii="Arial Narrow" w:hAnsi="Arial Narrow" w:cs="Arial"/>
          <w:b/>
          <w:bCs/>
          <w:sz w:val="23"/>
          <w:szCs w:val="23"/>
        </w:rPr>
      </w:pPr>
    </w:p>
    <w:p w14:paraId="1D8A189B" w14:textId="77777777" w:rsidR="008267CB" w:rsidRDefault="008267CB" w:rsidP="00961444">
      <w:pPr>
        <w:jc w:val="both"/>
        <w:rPr>
          <w:rFonts w:ascii="Arial Narrow" w:hAnsi="Arial Narrow" w:cs="Arial"/>
          <w:b/>
          <w:bCs/>
          <w:sz w:val="23"/>
          <w:szCs w:val="23"/>
        </w:rPr>
      </w:pPr>
    </w:p>
    <w:p w14:paraId="55DEB8F7" w14:textId="77777777" w:rsidR="008267CB" w:rsidRDefault="008267CB" w:rsidP="00961444">
      <w:pPr>
        <w:jc w:val="both"/>
        <w:rPr>
          <w:rFonts w:ascii="Arial Narrow" w:hAnsi="Arial Narrow" w:cs="Arial"/>
          <w:b/>
          <w:bCs/>
          <w:sz w:val="23"/>
          <w:szCs w:val="23"/>
        </w:rPr>
      </w:pPr>
    </w:p>
    <w:p w14:paraId="5C6AC095" w14:textId="77777777" w:rsidR="008267CB" w:rsidRDefault="008267CB" w:rsidP="00961444">
      <w:pPr>
        <w:jc w:val="both"/>
        <w:rPr>
          <w:rFonts w:ascii="Arial Narrow" w:hAnsi="Arial Narrow" w:cs="Arial"/>
          <w:b/>
          <w:bCs/>
          <w:sz w:val="23"/>
          <w:szCs w:val="23"/>
        </w:rPr>
      </w:pPr>
    </w:p>
    <w:p w14:paraId="066B00B4" w14:textId="77777777" w:rsidR="008267CB" w:rsidRDefault="008267CB" w:rsidP="00961444">
      <w:pPr>
        <w:jc w:val="both"/>
        <w:rPr>
          <w:rFonts w:ascii="Arial Narrow" w:hAnsi="Arial Narrow" w:cs="Arial"/>
          <w:b/>
          <w:bCs/>
          <w:sz w:val="23"/>
          <w:szCs w:val="23"/>
        </w:rPr>
      </w:pPr>
    </w:p>
    <w:p w14:paraId="5206B46F" w14:textId="77777777" w:rsidR="008267CB" w:rsidRDefault="008267CB" w:rsidP="00961444">
      <w:pPr>
        <w:jc w:val="both"/>
        <w:rPr>
          <w:rFonts w:ascii="Arial Narrow" w:hAnsi="Arial Narrow" w:cs="Arial"/>
          <w:b/>
          <w:bCs/>
          <w:sz w:val="23"/>
          <w:szCs w:val="23"/>
        </w:rPr>
      </w:pPr>
    </w:p>
    <w:p w14:paraId="6644E542" w14:textId="77777777" w:rsidR="008267CB" w:rsidRDefault="008267CB" w:rsidP="00961444">
      <w:pPr>
        <w:jc w:val="both"/>
        <w:rPr>
          <w:rFonts w:ascii="Arial Narrow" w:hAnsi="Arial Narrow" w:cs="Arial"/>
          <w:b/>
          <w:bCs/>
          <w:sz w:val="23"/>
          <w:szCs w:val="23"/>
        </w:rPr>
      </w:pPr>
    </w:p>
    <w:p w14:paraId="7C1BF422" w14:textId="77777777" w:rsidR="008267CB" w:rsidRDefault="008267CB" w:rsidP="00961444">
      <w:pPr>
        <w:jc w:val="both"/>
        <w:rPr>
          <w:rFonts w:ascii="Arial Narrow" w:hAnsi="Arial Narrow" w:cs="Arial"/>
          <w:b/>
          <w:bCs/>
          <w:sz w:val="23"/>
          <w:szCs w:val="23"/>
        </w:rPr>
      </w:pPr>
    </w:p>
    <w:p w14:paraId="5771B06A" w14:textId="77777777" w:rsidR="008267CB" w:rsidRDefault="008267CB" w:rsidP="00961444">
      <w:pPr>
        <w:jc w:val="both"/>
        <w:rPr>
          <w:rFonts w:ascii="Arial Narrow" w:hAnsi="Arial Narrow" w:cs="Arial"/>
          <w:b/>
          <w:bCs/>
          <w:sz w:val="23"/>
          <w:szCs w:val="23"/>
        </w:rPr>
      </w:pPr>
    </w:p>
    <w:p w14:paraId="3F89BA49" w14:textId="77777777" w:rsidR="008267CB" w:rsidRDefault="008267CB" w:rsidP="00961444">
      <w:pPr>
        <w:jc w:val="both"/>
        <w:rPr>
          <w:rFonts w:ascii="Arial Narrow" w:hAnsi="Arial Narrow" w:cs="Arial"/>
          <w:b/>
          <w:bCs/>
          <w:sz w:val="23"/>
          <w:szCs w:val="23"/>
        </w:rPr>
      </w:pPr>
    </w:p>
    <w:p w14:paraId="21BC4BF4" w14:textId="77777777" w:rsidR="008267CB" w:rsidRDefault="008267CB" w:rsidP="00961444">
      <w:pPr>
        <w:jc w:val="both"/>
        <w:rPr>
          <w:rFonts w:ascii="Arial Narrow" w:hAnsi="Arial Narrow" w:cs="Arial"/>
          <w:b/>
          <w:bCs/>
          <w:sz w:val="23"/>
          <w:szCs w:val="23"/>
        </w:rPr>
      </w:pPr>
    </w:p>
    <w:p w14:paraId="4FBA836A" w14:textId="77777777" w:rsidR="008267CB" w:rsidRDefault="008267CB" w:rsidP="00961444">
      <w:pPr>
        <w:jc w:val="both"/>
        <w:rPr>
          <w:rFonts w:ascii="Arial Narrow" w:hAnsi="Arial Narrow" w:cs="Arial"/>
          <w:b/>
          <w:bCs/>
          <w:sz w:val="23"/>
          <w:szCs w:val="23"/>
        </w:rPr>
      </w:pPr>
    </w:p>
    <w:p w14:paraId="4150670E" w14:textId="77777777" w:rsidR="008267CB" w:rsidRDefault="008267CB" w:rsidP="00961444">
      <w:pPr>
        <w:jc w:val="both"/>
        <w:rPr>
          <w:rFonts w:ascii="Arial Narrow" w:hAnsi="Arial Narrow" w:cs="Arial"/>
          <w:b/>
          <w:bCs/>
          <w:sz w:val="23"/>
          <w:szCs w:val="23"/>
        </w:rPr>
      </w:pPr>
    </w:p>
    <w:p w14:paraId="448E4CFE" w14:textId="77777777" w:rsidR="008267CB" w:rsidRDefault="008267CB" w:rsidP="00961444">
      <w:pPr>
        <w:jc w:val="both"/>
        <w:rPr>
          <w:rFonts w:ascii="Arial Narrow" w:hAnsi="Arial Narrow" w:cs="Arial"/>
          <w:b/>
          <w:bCs/>
          <w:sz w:val="23"/>
          <w:szCs w:val="23"/>
        </w:rPr>
      </w:pPr>
    </w:p>
    <w:p w14:paraId="222C7C00" w14:textId="77777777" w:rsidR="008267CB" w:rsidRDefault="008267CB" w:rsidP="00961444">
      <w:pPr>
        <w:jc w:val="both"/>
        <w:rPr>
          <w:rFonts w:ascii="Arial Narrow" w:hAnsi="Arial Narrow" w:cs="Arial"/>
          <w:b/>
          <w:bCs/>
          <w:sz w:val="23"/>
          <w:szCs w:val="23"/>
        </w:rPr>
      </w:pPr>
    </w:p>
    <w:p w14:paraId="1F9DC9AB" w14:textId="77777777" w:rsidR="008267CB" w:rsidRDefault="008267CB" w:rsidP="00961444">
      <w:pPr>
        <w:jc w:val="both"/>
        <w:rPr>
          <w:rFonts w:ascii="Arial Narrow" w:hAnsi="Arial Narrow" w:cs="Arial"/>
          <w:b/>
          <w:bCs/>
          <w:sz w:val="23"/>
          <w:szCs w:val="23"/>
        </w:rPr>
      </w:pPr>
    </w:p>
    <w:p w14:paraId="034E6B68" w14:textId="77777777" w:rsidR="008267CB" w:rsidRDefault="008267CB" w:rsidP="00961444">
      <w:pPr>
        <w:jc w:val="both"/>
        <w:rPr>
          <w:rFonts w:ascii="Arial Narrow" w:hAnsi="Arial Narrow" w:cs="Arial"/>
          <w:b/>
          <w:bCs/>
          <w:sz w:val="23"/>
          <w:szCs w:val="23"/>
        </w:rPr>
      </w:pPr>
    </w:p>
    <w:p w14:paraId="727B36CA" w14:textId="77777777" w:rsidR="008267CB" w:rsidRDefault="008267CB" w:rsidP="00961444">
      <w:pPr>
        <w:jc w:val="both"/>
        <w:rPr>
          <w:rFonts w:ascii="Arial Narrow" w:hAnsi="Arial Narrow" w:cs="Arial"/>
          <w:b/>
          <w:bCs/>
          <w:sz w:val="23"/>
          <w:szCs w:val="23"/>
        </w:rPr>
      </w:pPr>
    </w:p>
    <w:p w14:paraId="7BF1E48F" w14:textId="77777777" w:rsidR="008267CB" w:rsidRDefault="008267CB" w:rsidP="00961444">
      <w:pPr>
        <w:jc w:val="both"/>
        <w:rPr>
          <w:rFonts w:ascii="Arial Narrow" w:hAnsi="Arial Narrow" w:cs="Arial"/>
          <w:b/>
          <w:bCs/>
          <w:sz w:val="23"/>
          <w:szCs w:val="23"/>
        </w:rPr>
      </w:pPr>
    </w:p>
    <w:p w14:paraId="09DA3890" w14:textId="77777777" w:rsidR="008267CB" w:rsidRDefault="008267CB" w:rsidP="00961444">
      <w:pPr>
        <w:jc w:val="both"/>
        <w:rPr>
          <w:rFonts w:ascii="Arial Narrow" w:hAnsi="Arial Narrow" w:cs="Arial"/>
          <w:b/>
          <w:bCs/>
          <w:sz w:val="23"/>
          <w:szCs w:val="23"/>
        </w:rPr>
      </w:pPr>
    </w:p>
    <w:p w14:paraId="13B8B479" w14:textId="77777777" w:rsidR="00E72066" w:rsidRDefault="00E72066" w:rsidP="00961444">
      <w:pPr>
        <w:jc w:val="both"/>
        <w:rPr>
          <w:rFonts w:ascii="Arial Narrow" w:hAnsi="Arial Narrow" w:cs="Arial"/>
          <w:b/>
          <w:bCs/>
          <w:sz w:val="23"/>
          <w:szCs w:val="23"/>
        </w:rPr>
      </w:pPr>
    </w:p>
    <w:p w14:paraId="2FF0365D" w14:textId="77777777" w:rsidR="008267CB" w:rsidRDefault="008267CB" w:rsidP="00961444">
      <w:pPr>
        <w:jc w:val="both"/>
        <w:rPr>
          <w:rFonts w:ascii="Arial Narrow" w:hAnsi="Arial Narrow" w:cs="Arial"/>
          <w:b/>
          <w:bCs/>
          <w:sz w:val="23"/>
          <w:szCs w:val="23"/>
        </w:rPr>
      </w:pPr>
    </w:p>
    <w:p w14:paraId="2D624E4D" w14:textId="77777777" w:rsidR="008267CB" w:rsidRDefault="008267CB" w:rsidP="00961444">
      <w:pPr>
        <w:jc w:val="both"/>
        <w:rPr>
          <w:rFonts w:ascii="Arial Narrow" w:hAnsi="Arial Narrow" w:cs="Arial"/>
          <w:b/>
          <w:bCs/>
          <w:sz w:val="23"/>
          <w:szCs w:val="23"/>
        </w:rPr>
      </w:pPr>
    </w:p>
    <w:p w14:paraId="2F62A283" w14:textId="77777777" w:rsidR="008267CB" w:rsidRDefault="008267CB" w:rsidP="00961444">
      <w:pPr>
        <w:jc w:val="both"/>
        <w:rPr>
          <w:rFonts w:ascii="Arial Narrow" w:hAnsi="Arial Narrow"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E72066" w:rsidRPr="006937B4" w14:paraId="3FE84672" w14:textId="77777777" w:rsidTr="008267CB">
        <w:trPr>
          <w:trHeight w:val="983"/>
        </w:trPr>
        <w:tc>
          <w:tcPr>
            <w:tcW w:w="9563" w:type="dxa"/>
          </w:tcPr>
          <w:p w14:paraId="76013A74" w14:textId="77777777" w:rsidR="00E72066" w:rsidRDefault="00E72066" w:rsidP="00A54254">
            <w:pPr>
              <w:jc w:val="both"/>
              <w:rPr>
                <w:rFonts w:ascii="Arial Narrow" w:hAnsi="Arial Narrow" w:cs="Arial"/>
                <w:b/>
              </w:rPr>
            </w:pPr>
            <w:r>
              <w:rPr>
                <w:rFonts w:ascii="Arial Narrow" w:hAnsi="Arial Narrow" w:cs="Arial"/>
                <w:b/>
              </w:rPr>
              <w:lastRenderedPageBreak/>
              <w:t xml:space="preserve">Obrazec št. </w:t>
            </w:r>
            <w:r w:rsidR="0048626B">
              <w:rPr>
                <w:rFonts w:ascii="Arial Narrow" w:hAnsi="Arial Narrow" w:cs="Arial"/>
                <w:b/>
              </w:rPr>
              <w:t>4</w:t>
            </w:r>
          </w:p>
          <w:p w14:paraId="282C5D31" w14:textId="77777777" w:rsidR="00E72066" w:rsidRDefault="00E72066" w:rsidP="00E72066">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48FFEDC0" w14:textId="77777777" w:rsidR="00E72066" w:rsidRPr="006937B4" w:rsidRDefault="008267CB" w:rsidP="008267CB">
            <w:pPr>
              <w:jc w:val="center"/>
              <w:rPr>
                <w:rFonts w:ascii="Arial Narrow" w:hAnsi="Arial Narrow" w:cs="Arial"/>
                <w:b/>
              </w:rPr>
            </w:pPr>
            <w:r>
              <w:rPr>
                <w:rFonts w:ascii="Arial Narrow" w:hAnsi="Arial Narrow" w:cs="Arial"/>
                <w:b/>
              </w:rPr>
              <w:t>PONUDNIKA</w:t>
            </w:r>
            <w:r w:rsidR="00376496">
              <w:rPr>
                <w:rFonts w:ascii="Arial Narrow" w:hAnsi="Arial Narrow" w:cs="Arial"/>
                <w:b/>
              </w:rPr>
              <w:t>/PARTNERJA V SKUPNEM NASTOPU/PODIZVAJALCA*</w:t>
            </w:r>
          </w:p>
          <w:p w14:paraId="1D50CD7F" w14:textId="77777777" w:rsidR="00E72066" w:rsidRPr="006937B4" w:rsidRDefault="00E72066" w:rsidP="00A54254">
            <w:pPr>
              <w:ind w:right="-96"/>
              <w:rPr>
                <w:rFonts w:ascii="Arial Narrow" w:hAnsi="Arial Narrow" w:cs="Arial"/>
                <w:b/>
              </w:rPr>
            </w:pPr>
            <w:r w:rsidRPr="006937B4">
              <w:rPr>
                <w:rFonts w:ascii="Arial Narrow" w:hAnsi="Arial Narrow" w:cs="Arial"/>
                <w:b/>
                <w:caps/>
                <w:sz w:val="20"/>
                <w:szCs w:val="20"/>
              </w:rPr>
              <w:t xml:space="preserve">   </w:t>
            </w:r>
          </w:p>
        </w:tc>
      </w:tr>
    </w:tbl>
    <w:p w14:paraId="4CE35DED" w14:textId="77777777" w:rsidR="00376496" w:rsidRPr="006F28D4" w:rsidRDefault="00376496" w:rsidP="00376496">
      <w:pPr>
        <w:jc w:val="center"/>
        <w:rPr>
          <w:rFonts w:ascii="Arial Narrow" w:hAnsi="Arial Narrow" w:cs="Arial"/>
          <w:b/>
          <w:sz w:val="20"/>
          <w:szCs w:val="22"/>
        </w:rPr>
      </w:pPr>
      <w:r w:rsidRPr="006F28D4">
        <w:rPr>
          <w:rFonts w:ascii="Arial Narrow" w:hAnsi="Arial Narrow" w:cs="Arial"/>
          <w:b/>
          <w:sz w:val="20"/>
          <w:szCs w:val="22"/>
        </w:rPr>
        <w:t>(*obrazec se v primeru skupne ponudbe in ponudbe s podizvajalci kopira in predloži v zadostnem številu izvodov)</w:t>
      </w:r>
    </w:p>
    <w:p w14:paraId="4997371F" w14:textId="77777777" w:rsidR="00503FBF" w:rsidRDefault="00503FBF" w:rsidP="00503FBF">
      <w:pPr>
        <w:jc w:val="center"/>
        <w:rPr>
          <w:rFonts w:ascii="Arial Narrow" w:hAnsi="Arial Narrow" w:cs="Arial"/>
          <w:b/>
        </w:rPr>
      </w:pPr>
    </w:p>
    <w:p w14:paraId="492A7AED" w14:textId="77777777" w:rsidR="00503FBF" w:rsidRDefault="00503FBF" w:rsidP="00503FBF">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00E72066" w:rsidRPr="00E72066">
        <w:rPr>
          <w:rFonts w:ascii="Arial Narrow" w:hAnsi="Arial Narrow" w:cs="Arial"/>
          <w:sz w:val="20"/>
          <w:szCs w:val="20"/>
        </w:rPr>
        <w:t xml:space="preserve">Uradni list RS, št. 65/09 s sprem., v nadaljevanju: </w:t>
      </w:r>
      <w:r>
        <w:rPr>
          <w:rFonts w:ascii="Arial Narrow" w:hAnsi="Arial Narrow" w:cs="Arial"/>
          <w:sz w:val="20"/>
          <w:szCs w:val="20"/>
        </w:rPr>
        <w:t>ZGD</w:t>
      </w:r>
      <w:r w:rsidR="00E72066">
        <w:rPr>
          <w:rFonts w:ascii="Arial Narrow" w:hAnsi="Arial Narrow" w:cs="Arial"/>
          <w:sz w:val="20"/>
          <w:szCs w:val="20"/>
        </w:rPr>
        <w:t>-1</w:t>
      </w:r>
      <w:r>
        <w:rPr>
          <w:rFonts w:ascii="Arial Narrow" w:hAnsi="Arial Narrow" w:cs="Arial"/>
          <w:sz w:val="20"/>
          <w:szCs w:val="20"/>
        </w:rPr>
        <w:t xml:space="preserve">)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7DBAA7B1" w14:textId="77777777" w:rsidR="00503FBF" w:rsidRDefault="00503FBF" w:rsidP="00503FBF">
      <w:pPr>
        <w:rPr>
          <w:rFonts w:ascii="Arial Narrow" w:hAnsi="Arial Narrow" w:cs="Arial"/>
          <w:sz w:val="20"/>
          <w:szCs w:val="20"/>
        </w:rPr>
      </w:pPr>
    </w:p>
    <w:p w14:paraId="7CC02A15"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14:paraId="33DDA052" w14:textId="77777777" w:rsidTr="00650AC2">
        <w:tc>
          <w:tcPr>
            <w:tcW w:w="4606" w:type="dxa"/>
            <w:tcBorders>
              <w:top w:val="single" w:sz="4" w:space="0" w:color="auto"/>
              <w:left w:val="single" w:sz="4" w:space="0" w:color="auto"/>
              <w:bottom w:val="single" w:sz="4" w:space="0" w:color="auto"/>
              <w:right w:val="single" w:sz="4" w:space="0" w:color="auto"/>
            </w:tcBorders>
          </w:tcPr>
          <w:p w14:paraId="731B6056" w14:textId="77777777" w:rsidR="00503FBF" w:rsidRDefault="00503FBF" w:rsidP="00650AC2">
            <w:pPr>
              <w:spacing w:line="256" w:lineRule="auto"/>
              <w:rPr>
                <w:rFonts w:ascii="Arial Narrow" w:hAnsi="Arial Narrow" w:cs="Arial"/>
                <w:b/>
                <w:sz w:val="20"/>
                <w:szCs w:val="20"/>
                <w:lang w:eastAsia="en-US"/>
              </w:rPr>
            </w:pPr>
          </w:p>
          <w:p w14:paraId="7C4BB50E"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7F6DD6FD" w14:textId="77777777" w:rsidR="00503FBF" w:rsidRDefault="00503FBF" w:rsidP="00650AC2">
            <w:pPr>
              <w:spacing w:line="256" w:lineRule="auto"/>
              <w:rPr>
                <w:rFonts w:ascii="Arial Narrow" w:hAnsi="Arial Narrow" w:cs="Arial"/>
                <w:b/>
                <w:sz w:val="20"/>
                <w:szCs w:val="20"/>
                <w:lang w:eastAsia="en-US"/>
              </w:rPr>
            </w:pPr>
          </w:p>
        </w:tc>
      </w:tr>
      <w:tr w:rsidR="00503FBF" w14:paraId="43030B33" w14:textId="77777777" w:rsidTr="00650AC2">
        <w:tc>
          <w:tcPr>
            <w:tcW w:w="4606" w:type="dxa"/>
            <w:tcBorders>
              <w:top w:val="single" w:sz="4" w:space="0" w:color="auto"/>
              <w:left w:val="single" w:sz="4" w:space="0" w:color="auto"/>
              <w:bottom w:val="single" w:sz="4" w:space="0" w:color="auto"/>
              <w:right w:val="single" w:sz="4" w:space="0" w:color="auto"/>
            </w:tcBorders>
          </w:tcPr>
          <w:p w14:paraId="585C3FBB" w14:textId="77777777" w:rsidR="00503FBF" w:rsidRDefault="00503FBF" w:rsidP="00650AC2">
            <w:pPr>
              <w:spacing w:line="256" w:lineRule="auto"/>
              <w:rPr>
                <w:rFonts w:ascii="Arial Narrow" w:hAnsi="Arial Narrow" w:cs="Arial"/>
                <w:b/>
                <w:sz w:val="20"/>
                <w:szCs w:val="20"/>
                <w:lang w:eastAsia="en-US"/>
              </w:rPr>
            </w:pPr>
          </w:p>
          <w:p w14:paraId="6605CFE2"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80500F9" w14:textId="77777777" w:rsidR="00503FBF" w:rsidRDefault="00503FBF" w:rsidP="00650AC2">
            <w:pPr>
              <w:spacing w:line="256" w:lineRule="auto"/>
              <w:rPr>
                <w:rFonts w:ascii="Arial Narrow" w:hAnsi="Arial Narrow" w:cs="Arial"/>
                <w:b/>
                <w:sz w:val="20"/>
                <w:szCs w:val="20"/>
                <w:lang w:eastAsia="en-US"/>
              </w:rPr>
            </w:pPr>
          </w:p>
        </w:tc>
      </w:tr>
      <w:tr w:rsidR="00503FBF" w14:paraId="61FD2E49" w14:textId="77777777" w:rsidTr="00650AC2">
        <w:tc>
          <w:tcPr>
            <w:tcW w:w="4606" w:type="dxa"/>
            <w:tcBorders>
              <w:top w:val="single" w:sz="4" w:space="0" w:color="auto"/>
              <w:left w:val="single" w:sz="4" w:space="0" w:color="auto"/>
              <w:bottom w:val="single" w:sz="4" w:space="0" w:color="auto"/>
              <w:right w:val="single" w:sz="4" w:space="0" w:color="auto"/>
            </w:tcBorders>
          </w:tcPr>
          <w:p w14:paraId="2006F2C5" w14:textId="77777777" w:rsidR="00503FBF" w:rsidRDefault="00503FBF" w:rsidP="00650AC2">
            <w:pPr>
              <w:spacing w:line="256" w:lineRule="auto"/>
              <w:rPr>
                <w:rFonts w:ascii="Arial Narrow" w:hAnsi="Arial Narrow" w:cs="Arial"/>
                <w:b/>
                <w:sz w:val="20"/>
                <w:szCs w:val="20"/>
                <w:lang w:eastAsia="en-US"/>
              </w:rPr>
            </w:pPr>
          </w:p>
          <w:p w14:paraId="459C35B3"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14C4EE78" w14:textId="77777777" w:rsidR="00503FBF" w:rsidRDefault="00503FBF" w:rsidP="00650AC2">
            <w:pPr>
              <w:spacing w:line="256" w:lineRule="auto"/>
              <w:rPr>
                <w:rFonts w:ascii="Arial Narrow" w:hAnsi="Arial Narrow" w:cs="Arial"/>
                <w:b/>
                <w:sz w:val="20"/>
                <w:szCs w:val="20"/>
                <w:lang w:eastAsia="en-US"/>
              </w:rPr>
            </w:pPr>
          </w:p>
        </w:tc>
      </w:tr>
    </w:tbl>
    <w:p w14:paraId="48E5854E" w14:textId="77777777" w:rsidR="00503FBF" w:rsidRDefault="00503FBF" w:rsidP="00503FBF">
      <w:pPr>
        <w:rPr>
          <w:rFonts w:ascii="Arial Narrow" w:hAnsi="Arial Narrow" w:cs="Arial"/>
          <w:sz w:val="20"/>
          <w:szCs w:val="20"/>
        </w:rPr>
      </w:pPr>
    </w:p>
    <w:p w14:paraId="2837D28F"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w:t>
      </w:r>
      <w:r w:rsidR="00376496">
        <w:rPr>
          <w:rFonts w:ascii="Arial Narrow" w:hAnsi="Arial Narrow" w:cs="Arial"/>
          <w:sz w:val="20"/>
          <w:szCs w:val="20"/>
        </w:rPr>
        <w:t>i</w:t>
      </w:r>
      <w:r>
        <w:rPr>
          <w:rFonts w:ascii="Arial Narrow" w:hAnsi="Arial Narrow" w:cs="Arial"/>
          <w:sz w:val="20"/>
          <w:szCs w:val="20"/>
        </w:rPr>
        <w:t xml:space="preserve"> o lastniških deležih</w:t>
      </w:r>
      <w:r w:rsidR="00376496">
        <w:rPr>
          <w:rFonts w:ascii="Arial Narrow" w:hAnsi="Arial Narrow" w:cs="Arial"/>
          <w:sz w:val="20"/>
          <w:szCs w:val="20"/>
        </w:rPr>
        <w:t xml:space="preserve">, </w:t>
      </w:r>
      <w:r w:rsidR="00376496" w:rsidRPr="006F28D4">
        <w:rPr>
          <w:rFonts w:ascii="Arial Narrow" w:hAnsi="Arial Narrow" w:cs="Arial"/>
          <w:sz w:val="20"/>
          <w:szCs w:val="20"/>
        </w:rPr>
        <w:t>vključno s podatki o tihih družbenikih</w:t>
      </w:r>
      <w:r w:rsidR="00376496" w:rsidRPr="00376496">
        <w:rPr>
          <w:rFonts w:ascii="Arial Narrow" w:hAnsi="Arial Narrow" w:cs="Arial"/>
          <w:sz w:val="22"/>
          <w:szCs w:val="22"/>
          <w:vertAlign w:val="superscript"/>
        </w:rPr>
        <w:footnoteReference w:id="2"/>
      </w:r>
      <w:r w:rsidR="00376496"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5AD3AE02" w14:textId="77777777" w:rsidTr="00650AC2">
        <w:tc>
          <w:tcPr>
            <w:tcW w:w="534" w:type="dxa"/>
            <w:tcBorders>
              <w:top w:val="single" w:sz="4" w:space="0" w:color="auto"/>
              <w:left w:val="single" w:sz="4" w:space="0" w:color="auto"/>
              <w:bottom w:val="single" w:sz="4" w:space="0" w:color="auto"/>
              <w:right w:val="single" w:sz="4" w:space="0" w:color="auto"/>
            </w:tcBorders>
          </w:tcPr>
          <w:p w14:paraId="00958DE5"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4714AC9" w14:textId="77777777" w:rsidR="00503FBF" w:rsidRDefault="00503FBF" w:rsidP="00650AC2">
            <w:pPr>
              <w:spacing w:line="256" w:lineRule="auto"/>
              <w:jc w:val="center"/>
              <w:rPr>
                <w:rFonts w:ascii="Arial Narrow" w:hAnsi="Arial Narrow" w:cs="Arial"/>
                <w:sz w:val="20"/>
                <w:szCs w:val="20"/>
                <w:lang w:eastAsia="en-US"/>
              </w:rPr>
            </w:pPr>
          </w:p>
          <w:p w14:paraId="094EA42A"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00376496" w:rsidRPr="00376496">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28FCA580" w14:textId="77777777" w:rsidR="00503FBF" w:rsidRDefault="00503FBF" w:rsidP="00650AC2">
            <w:pPr>
              <w:spacing w:line="256" w:lineRule="auto"/>
              <w:jc w:val="center"/>
              <w:rPr>
                <w:rFonts w:ascii="Arial Narrow" w:hAnsi="Arial Narrow" w:cs="Arial"/>
                <w:sz w:val="20"/>
                <w:szCs w:val="20"/>
                <w:lang w:eastAsia="en-US"/>
              </w:rPr>
            </w:pPr>
          </w:p>
          <w:p w14:paraId="7F65E99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3BEF37E" w14:textId="77777777" w:rsidR="00503FBF" w:rsidRDefault="00503FBF" w:rsidP="00650AC2">
            <w:pPr>
              <w:spacing w:line="256" w:lineRule="auto"/>
              <w:jc w:val="center"/>
              <w:rPr>
                <w:rFonts w:ascii="Arial Narrow" w:hAnsi="Arial Narrow" w:cs="Arial"/>
                <w:sz w:val="20"/>
                <w:szCs w:val="20"/>
                <w:lang w:eastAsia="en-US"/>
              </w:rPr>
            </w:pPr>
          </w:p>
          <w:p w14:paraId="4F8FCDB6"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3FBF" w14:paraId="3534240C" w14:textId="77777777" w:rsidTr="00650AC2">
        <w:tc>
          <w:tcPr>
            <w:tcW w:w="534" w:type="dxa"/>
            <w:tcBorders>
              <w:top w:val="single" w:sz="4" w:space="0" w:color="auto"/>
              <w:left w:val="single" w:sz="4" w:space="0" w:color="auto"/>
              <w:bottom w:val="single" w:sz="4" w:space="0" w:color="auto"/>
              <w:right w:val="single" w:sz="4" w:space="0" w:color="auto"/>
            </w:tcBorders>
          </w:tcPr>
          <w:p w14:paraId="05C77C57" w14:textId="77777777" w:rsidR="00503FBF" w:rsidRDefault="00503FBF" w:rsidP="00650AC2">
            <w:pPr>
              <w:spacing w:line="256" w:lineRule="auto"/>
              <w:jc w:val="center"/>
              <w:rPr>
                <w:rFonts w:ascii="Arial Narrow" w:hAnsi="Arial Narrow" w:cs="Arial"/>
                <w:sz w:val="20"/>
                <w:szCs w:val="20"/>
                <w:lang w:eastAsia="en-US"/>
              </w:rPr>
            </w:pPr>
          </w:p>
          <w:p w14:paraId="50F9C183"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881A95E" w14:textId="77777777" w:rsidR="00503FBF" w:rsidRDefault="00503FBF" w:rsidP="00650AC2">
            <w:pPr>
              <w:spacing w:line="256" w:lineRule="auto"/>
              <w:jc w:val="center"/>
              <w:rPr>
                <w:rFonts w:ascii="Arial Narrow" w:hAnsi="Arial Narrow" w:cs="Arial"/>
                <w:sz w:val="20"/>
                <w:szCs w:val="20"/>
                <w:lang w:eastAsia="en-US"/>
              </w:rPr>
            </w:pPr>
          </w:p>
          <w:p w14:paraId="414B2868"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B59EC87"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3D3F393" w14:textId="77777777" w:rsidR="00503FBF" w:rsidRDefault="00503FBF" w:rsidP="00650AC2">
            <w:pPr>
              <w:spacing w:line="256" w:lineRule="auto"/>
              <w:jc w:val="center"/>
              <w:rPr>
                <w:rFonts w:ascii="Arial Narrow" w:hAnsi="Arial Narrow" w:cs="Arial"/>
                <w:sz w:val="20"/>
                <w:szCs w:val="20"/>
                <w:lang w:eastAsia="en-US"/>
              </w:rPr>
            </w:pPr>
          </w:p>
        </w:tc>
      </w:tr>
      <w:tr w:rsidR="00503FBF" w14:paraId="5F7B32B0" w14:textId="77777777" w:rsidTr="00650AC2">
        <w:tc>
          <w:tcPr>
            <w:tcW w:w="534" w:type="dxa"/>
            <w:tcBorders>
              <w:top w:val="single" w:sz="4" w:space="0" w:color="auto"/>
              <w:left w:val="single" w:sz="4" w:space="0" w:color="auto"/>
              <w:bottom w:val="single" w:sz="4" w:space="0" w:color="auto"/>
              <w:right w:val="single" w:sz="4" w:space="0" w:color="auto"/>
            </w:tcBorders>
          </w:tcPr>
          <w:p w14:paraId="2C57AB70" w14:textId="77777777" w:rsidR="00503FBF" w:rsidRDefault="00503FBF" w:rsidP="00650AC2">
            <w:pPr>
              <w:spacing w:line="256" w:lineRule="auto"/>
              <w:jc w:val="center"/>
              <w:rPr>
                <w:rFonts w:ascii="Arial Narrow" w:hAnsi="Arial Narrow" w:cs="Arial"/>
                <w:sz w:val="20"/>
                <w:szCs w:val="20"/>
                <w:lang w:eastAsia="en-US"/>
              </w:rPr>
            </w:pPr>
          </w:p>
          <w:p w14:paraId="3A58C1AD"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A0AE974" w14:textId="77777777" w:rsidR="00503FBF" w:rsidRDefault="00503FBF" w:rsidP="00650AC2">
            <w:pPr>
              <w:spacing w:line="256" w:lineRule="auto"/>
              <w:jc w:val="center"/>
              <w:rPr>
                <w:rFonts w:ascii="Arial Narrow" w:hAnsi="Arial Narrow" w:cs="Arial"/>
                <w:sz w:val="20"/>
                <w:szCs w:val="20"/>
                <w:lang w:eastAsia="en-US"/>
              </w:rPr>
            </w:pPr>
          </w:p>
          <w:p w14:paraId="0FAAFEA8"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DF81BB8"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24C2D86" w14:textId="77777777" w:rsidR="00503FBF" w:rsidRDefault="00503FBF" w:rsidP="00650AC2">
            <w:pPr>
              <w:spacing w:line="256" w:lineRule="auto"/>
              <w:jc w:val="center"/>
              <w:rPr>
                <w:rFonts w:ascii="Arial Narrow" w:hAnsi="Arial Narrow" w:cs="Arial"/>
                <w:sz w:val="20"/>
                <w:szCs w:val="20"/>
                <w:lang w:eastAsia="en-US"/>
              </w:rPr>
            </w:pPr>
          </w:p>
        </w:tc>
      </w:tr>
      <w:tr w:rsidR="00503FBF" w14:paraId="2489694C" w14:textId="77777777" w:rsidTr="00650AC2">
        <w:tc>
          <w:tcPr>
            <w:tcW w:w="534" w:type="dxa"/>
            <w:tcBorders>
              <w:top w:val="single" w:sz="4" w:space="0" w:color="auto"/>
              <w:left w:val="single" w:sz="4" w:space="0" w:color="auto"/>
              <w:bottom w:val="single" w:sz="4" w:space="0" w:color="auto"/>
              <w:right w:val="single" w:sz="4" w:space="0" w:color="auto"/>
            </w:tcBorders>
          </w:tcPr>
          <w:p w14:paraId="14546EF2" w14:textId="77777777" w:rsidR="00503FBF" w:rsidRDefault="00503FBF" w:rsidP="00650AC2">
            <w:pPr>
              <w:spacing w:line="256" w:lineRule="auto"/>
              <w:jc w:val="center"/>
              <w:rPr>
                <w:rFonts w:ascii="Arial Narrow" w:hAnsi="Arial Narrow" w:cs="Arial"/>
                <w:sz w:val="20"/>
                <w:szCs w:val="20"/>
                <w:lang w:eastAsia="en-US"/>
              </w:rPr>
            </w:pPr>
          </w:p>
          <w:p w14:paraId="0630E7B3"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1D3570D5"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63654B3"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D5C2F25" w14:textId="77777777" w:rsidR="00503FBF" w:rsidRDefault="00503FBF" w:rsidP="00650AC2">
            <w:pPr>
              <w:spacing w:line="256" w:lineRule="auto"/>
              <w:jc w:val="center"/>
              <w:rPr>
                <w:rFonts w:ascii="Arial Narrow" w:hAnsi="Arial Narrow" w:cs="Arial"/>
                <w:sz w:val="20"/>
                <w:szCs w:val="20"/>
                <w:lang w:eastAsia="en-US"/>
              </w:rPr>
            </w:pPr>
          </w:p>
        </w:tc>
      </w:tr>
    </w:tbl>
    <w:p w14:paraId="46994DB1" w14:textId="77777777" w:rsidR="00503FBF" w:rsidRDefault="00503FBF" w:rsidP="00503FBF">
      <w:pPr>
        <w:rPr>
          <w:rFonts w:ascii="Arial Narrow" w:hAnsi="Arial Narrow" w:cs="Arial"/>
          <w:sz w:val="20"/>
          <w:szCs w:val="20"/>
        </w:rPr>
      </w:pPr>
    </w:p>
    <w:p w14:paraId="02466B47" w14:textId="77777777" w:rsidR="00503FBF" w:rsidRDefault="00503FBF" w:rsidP="00503FBF">
      <w:pPr>
        <w:rPr>
          <w:rFonts w:ascii="Arial Narrow" w:hAnsi="Arial Narrow" w:cs="Arial"/>
          <w:sz w:val="20"/>
          <w:szCs w:val="20"/>
        </w:rPr>
      </w:pPr>
      <w:r>
        <w:rPr>
          <w:rFonts w:ascii="Arial Narrow" w:hAnsi="Arial Narrow" w:cs="Arial"/>
          <w:sz w:val="20"/>
          <w:szCs w:val="20"/>
        </w:rPr>
        <w:t>Spodaj podpisani zastopnik izjavljam, da so skladno z določbami ZGD</w:t>
      </w:r>
      <w:r w:rsidR="00E72066">
        <w:rPr>
          <w:rFonts w:ascii="Arial Narrow" w:hAnsi="Arial Narrow" w:cs="Arial"/>
          <w:sz w:val="20"/>
          <w:szCs w:val="20"/>
        </w:rPr>
        <w:t>-1</w:t>
      </w:r>
      <w:r>
        <w:rPr>
          <w:rFonts w:ascii="Arial Narrow" w:hAnsi="Arial Narrow" w:cs="Arial"/>
          <w:sz w:val="20"/>
          <w:szCs w:val="20"/>
        </w:rPr>
        <w:t>,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5FFAD9AA" w14:textId="77777777" w:rsidTr="00650AC2">
        <w:tc>
          <w:tcPr>
            <w:tcW w:w="534" w:type="dxa"/>
            <w:tcBorders>
              <w:top w:val="single" w:sz="4" w:space="0" w:color="auto"/>
              <w:left w:val="single" w:sz="4" w:space="0" w:color="auto"/>
              <w:bottom w:val="single" w:sz="4" w:space="0" w:color="auto"/>
              <w:right w:val="single" w:sz="4" w:space="0" w:color="auto"/>
            </w:tcBorders>
          </w:tcPr>
          <w:p w14:paraId="628E2C74"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4C37B0" w14:textId="77777777" w:rsidR="00503FBF" w:rsidRDefault="00503FBF" w:rsidP="00650AC2">
            <w:pPr>
              <w:spacing w:line="256" w:lineRule="auto"/>
              <w:jc w:val="center"/>
              <w:rPr>
                <w:rFonts w:ascii="Arial Narrow" w:hAnsi="Arial Narrow" w:cs="Arial"/>
                <w:sz w:val="20"/>
                <w:szCs w:val="20"/>
                <w:lang w:eastAsia="en-US"/>
              </w:rPr>
            </w:pPr>
          </w:p>
          <w:p w14:paraId="1E010161"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79EA0B0" w14:textId="77777777" w:rsidR="00503FBF" w:rsidRDefault="00503FBF" w:rsidP="00650AC2">
            <w:pPr>
              <w:spacing w:line="256" w:lineRule="auto"/>
              <w:jc w:val="center"/>
              <w:rPr>
                <w:rFonts w:ascii="Arial Narrow" w:hAnsi="Arial Narrow" w:cs="Arial"/>
                <w:sz w:val="20"/>
                <w:szCs w:val="20"/>
                <w:lang w:eastAsia="en-US"/>
              </w:rPr>
            </w:pPr>
          </w:p>
          <w:p w14:paraId="0B873E22"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E6748AF" w14:textId="77777777" w:rsidR="00503FBF" w:rsidRDefault="00503FBF" w:rsidP="00650AC2">
            <w:pPr>
              <w:spacing w:line="256" w:lineRule="auto"/>
              <w:jc w:val="center"/>
              <w:rPr>
                <w:rFonts w:ascii="Arial Narrow" w:hAnsi="Arial Narrow" w:cs="Arial"/>
                <w:sz w:val="20"/>
                <w:szCs w:val="20"/>
                <w:lang w:eastAsia="en-US"/>
              </w:rPr>
            </w:pPr>
          </w:p>
          <w:p w14:paraId="3B5C5377"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3FBF" w14:paraId="1F83B732" w14:textId="77777777" w:rsidTr="00650AC2">
        <w:tc>
          <w:tcPr>
            <w:tcW w:w="534" w:type="dxa"/>
            <w:tcBorders>
              <w:top w:val="single" w:sz="4" w:space="0" w:color="auto"/>
              <w:left w:val="single" w:sz="4" w:space="0" w:color="auto"/>
              <w:bottom w:val="single" w:sz="4" w:space="0" w:color="auto"/>
              <w:right w:val="single" w:sz="4" w:space="0" w:color="auto"/>
            </w:tcBorders>
          </w:tcPr>
          <w:p w14:paraId="357D3C01" w14:textId="77777777" w:rsidR="00503FBF" w:rsidRDefault="00503FBF" w:rsidP="00650AC2">
            <w:pPr>
              <w:spacing w:line="256" w:lineRule="auto"/>
              <w:jc w:val="center"/>
              <w:rPr>
                <w:rFonts w:ascii="Arial Narrow" w:hAnsi="Arial Narrow" w:cs="Arial"/>
                <w:sz w:val="20"/>
                <w:szCs w:val="20"/>
                <w:lang w:eastAsia="en-US"/>
              </w:rPr>
            </w:pPr>
          </w:p>
          <w:p w14:paraId="2073C5C3"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47683B0" w14:textId="77777777" w:rsidR="00503FBF" w:rsidRDefault="00503FBF" w:rsidP="00650AC2">
            <w:pPr>
              <w:spacing w:line="256" w:lineRule="auto"/>
              <w:jc w:val="center"/>
              <w:rPr>
                <w:rFonts w:ascii="Arial Narrow" w:hAnsi="Arial Narrow" w:cs="Arial"/>
                <w:sz w:val="20"/>
                <w:szCs w:val="20"/>
                <w:lang w:eastAsia="en-US"/>
              </w:rPr>
            </w:pPr>
          </w:p>
          <w:p w14:paraId="21A6B31B"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331E72E"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C7E976A" w14:textId="77777777" w:rsidR="00503FBF" w:rsidRDefault="00503FBF" w:rsidP="00650AC2">
            <w:pPr>
              <w:spacing w:line="256" w:lineRule="auto"/>
              <w:jc w:val="center"/>
              <w:rPr>
                <w:rFonts w:ascii="Arial Narrow" w:hAnsi="Arial Narrow" w:cs="Arial"/>
                <w:sz w:val="20"/>
                <w:szCs w:val="20"/>
                <w:lang w:eastAsia="en-US"/>
              </w:rPr>
            </w:pPr>
          </w:p>
        </w:tc>
      </w:tr>
      <w:tr w:rsidR="00503FBF" w14:paraId="1942733B" w14:textId="77777777" w:rsidTr="00650AC2">
        <w:tc>
          <w:tcPr>
            <w:tcW w:w="534" w:type="dxa"/>
            <w:tcBorders>
              <w:top w:val="single" w:sz="4" w:space="0" w:color="auto"/>
              <w:left w:val="single" w:sz="4" w:space="0" w:color="auto"/>
              <w:bottom w:val="single" w:sz="4" w:space="0" w:color="auto"/>
              <w:right w:val="single" w:sz="4" w:space="0" w:color="auto"/>
            </w:tcBorders>
          </w:tcPr>
          <w:p w14:paraId="1B17AC0B" w14:textId="77777777" w:rsidR="00503FBF" w:rsidRDefault="00503FBF" w:rsidP="00650AC2">
            <w:pPr>
              <w:spacing w:line="256" w:lineRule="auto"/>
              <w:jc w:val="center"/>
              <w:rPr>
                <w:rFonts w:ascii="Arial Narrow" w:hAnsi="Arial Narrow" w:cs="Arial"/>
                <w:sz w:val="20"/>
                <w:szCs w:val="20"/>
                <w:lang w:eastAsia="en-US"/>
              </w:rPr>
            </w:pPr>
          </w:p>
          <w:p w14:paraId="762FE248"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608DE84" w14:textId="77777777" w:rsidR="00503FBF" w:rsidRDefault="00503FBF" w:rsidP="00650AC2">
            <w:pPr>
              <w:spacing w:line="256" w:lineRule="auto"/>
              <w:jc w:val="center"/>
              <w:rPr>
                <w:rFonts w:ascii="Arial Narrow" w:hAnsi="Arial Narrow" w:cs="Arial"/>
                <w:sz w:val="20"/>
                <w:szCs w:val="20"/>
                <w:lang w:eastAsia="en-US"/>
              </w:rPr>
            </w:pPr>
          </w:p>
          <w:p w14:paraId="3D4D3942"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69A618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B9B8B78" w14:textId="77777777" w:rsidR="00503FBF" w:rsidRDefault="00503FBF" w:rsidP="00650AC2">
            <w:pPr>
              <w:spacing w:line="256" w:lineRule="auto"/>
              <w:jc w:val="center"/>
              <w:rPr>
                <w:rFonts w:ascii="Arial Narrow" w:hAnsi="Arial Narrow" w:cs="Arial"/>
                <w:sz w:val="20"/>
                <w:szCs w:val="20"/>
                <w:lang w:eastAsia="en-US"/>
              </w:rPr>
            </w:pPr>
          </w:p>
        </w:tc>
      </w:tr>
      <w:tr w:rsidR="00503FBF" w14:paraId="04AF7C62" w14:textId="77777777" w:rsidTr="00650AC2">
        <w:tc>
          <w:tcPr>
            <w:tcW w:w="534" w:type="dxa"/>
            <w:tcBorders>
              <w:top w:val="single" w:sz="4" w:space="0" w:color="auto"/>
              <w:left w:val="single" w:sz="4" w:space="0" w:color="auto"/>
              <w:bottom w:val="single" w:sz="4" w:space="0" w:color="auto"/>
              <w:right w:val="single" w:sz="4" w:space="0" w:color="auto"/>
            </w:tcBorders>
          </w:tcPr>
          <w:p w14:paraId="254B62FF" w14:textId="77777777" w:rsidR="00503FBF" w:rsidRDefault="00503FBF" w:rsidP="00650AC2">
            <w:pPr>
              <w:spacing w:line="256" w:lineRule="auto"/>
              <w:jc w:val="center"/>
              <w:rPr>
                <w:rFonts w:ascii="Arial Narrow" w:hAnsi="Arial Narrow" w:cs="Arial"/>
                <w:sz w:val="20"/>
                <w:szCs w:val="20"/>
                <w:lang w:eastAsia="en-US"/>
              </w:rPr>
            </w:pPr>
          </w:p>
          <w:p w14:paraId="58218BD4"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lastRenderedPageBreak/>
              <w:t>3.</w:t>
            </w:r>
          </w:p>
        </w:tc>
        <w:tc>
          <w:tcPr>
            <w:tcW w:w="2835" w:type="dxa"/>
            <w:tcBorders>
              <w:top w:val="single" w:sz="4" w:space="0" w:color="auto"/>
              <w:left w:val="single" w:sz="4" w:space="0" w:color="auto"/>
              <w:bottom w:val="single" w:sz="4" w:space="0" w:color="auto"/>
              <w:right w:val="single" w:sz="4" w:space="0" w:color="auto"/>
            </w:tcBorders>
          </w:tcPr>
          <w:p w14:paraId="19FE30E4"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7A64B6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1A6BD0D" w14:textId="77777777" w:rsidR="00503FBF" w:rsidRDefault="00503FBF" w:rsidP="00650AC2">
            <w:pPr>
              <w:spacing w:line="256" w:lineRule="auto"/>
              <w:jc w:val="center"/>
              <w:rPr>
                <w:rFonts w:ascii="Arial Narrow" w:hAnsi="Arial Narrow" w:cs="Arial"/>
                <w:sz w:val="20"/>
                <w:szCs w:val="20"/>
                <w:lang w:eastAsia="en-US"/>
              </w:rPr>
            </w:pPr>
          </w:p>
        </w:tc>
      </w:tr>
    </w:tbl>
    <w:p w14:paraId="5B437B37" w14:textId="77777777" w:rsidR="00503FBF" w:rsidRDefault="00503FBF" w:rsidP="00503FBF">
      <w:pPr>
        <w:rPr>
          <w:rFonts w:ascii="Arial Narrow" w:hAnsi="Arial Narrow" w:cs="Arial"/>
          <w:b/>
          <w:i/>
          <w:sz w:val="20"/>
          <w:szCs w:val="20"/>
        </w:rPr>
      </w:pPr>
    </w:p>
    <w:p w14:paraId="46DACEFD" w14:textId="77777777"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 xml:space="preserve">OP: če </w:t>
      </w:r>
      <w:r w:rsidR="00376496" w:rsidRPr="00376496">
        <w:rPr>
          <w:rFonts w:ascii="Arial Narrow" w:hAnsi="Arial Narrow" w:cs="Arial"/>
          <w:b/>
          <w:i/>
          <w:sz w:val="16"/>
          <w:szCs w:val="16"/>
        </w:rPr>
        <w:t>gospodarski subjekt</w:t>
      </w:r>
      <w:r w:rsidR="00376496"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534389DD" w14:textId="77777777" w:rsidR="00503FBF" w:rsidRPr="009E7F9C" w:rsidRDefault="00376496" w:rsidP="00503FBF">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00503FBF" w:rsidRPr="009E7F9C">
        <w:rPr>
          <w:rFonts w:ascii="Arial Narrow" w:hAnsi="Arial Narrow" w:cs="Arial"/>
          <w:b/>
          <w:i/>
          <w:sz w:val="16"/>
          <w:szCs w:val="16"/>
        </w:rPr>
        <w:t>lahko zgoraj zahtevane podatke predloži že v svoji ponudbi oz. po prejemu poziva naročnika.</w:t>
      </w:r>
    </w:p>
    <w:p w14:paraId="610CC7D6"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sidR="00376496">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425B53CE"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44AAD15D" w14:textId="77777777"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682EBA38" w14:textId="77777777" w:rsidR="00961444" w:rsidRDefault="00961444" w:rsidP="00503FBF">
      <w:pPr>
        <w:jc w:val="both"/>
        <w:rPr>
          <w:rFonts w:ascii="Arial Narrow" w:hAnsi="Arial Narrow" w:cs="Arial"/>
          <w:b/>
          <w:i/>
          <w:sz w:val="16"/>
          <w:szCs w:val="16"/>
        </w:rPr>
      </w:pPr>
    </w:p>
    <w:p w14:paraId="63AAE396" w14:textId="77777777" w:rsidR="00961444" w:rsidRDefault="00961444" w:rsidP="00961444">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2DE9EB41" w14:textId="77777777" w:rsidR="00961444" w:rsidRDefault="00961444" w:rsidP="00961444">
      <w:pPr>
        <w:jc w:val="both"/>
        <w:rPr>
          <w:rFonts w:ascii="Arial Narrow" w:hAnsi="Arial Narrow" w:cs="Arial"/>
          <w:b/>
          <w:i/>
          <w:sz w:val="20"/>
          <w:szCs w:val="20"/>
        </w:rPr>
      </w:pPr>
    </w:p>
    <w:p w14:paraId="01F2D676" w14:textId="77777777" w:rsidR="00961444" w:rsidRDefault="00961444" w:rsidP="00961444">
      <w:pPr>
        <w:jc w:val="both"/>
        <w:rPr>
          <w:rFonts w:ascii="Arial Narrow" w:hAnsi="Arial Narrow" w:cs="Arial"/>
          <w:b/>
          <w:i/>
          <w:sz w:val="20"/>
          <w:szCs w:val="20"/>
        </w:rPr>
      </w:pPr>
    </w:p>
    <w:p w14:paraId="5C1A2909" w14:textId="77777777" w:rsidR="00961444" w:rsidRPr="00F15E77" w:rsidRDefault="00961444" w:rsidP="00961444">
      <w:pPr>
        <w:jc w:val="both"/>
        <w:rPr>
          <w:rFonts w:ascii="Arial Narrow" w:hAnsi="Arial Narrow"/>
          <w:sz w:val="20"/>
          <w:szCs w:val="20"/>
        </w:rPr>
      </w:pPr>
      <w:r w:rsidRPr="00F15E77">
        <w:rPr>
          <w:rFonts w:ascii="Arial Narrow" w:hAnsi="Arial Narrow"/>
          <w:sz w:val="20"/>
          <w:szCs w:val="20"/>
        </w:rPr>
        <w:t>Datum:</w:t>
      </w:r>
    </w:p>
    <w:p w14:paraId="72A512A3" w14:textId="77777777" w:rsidR="00961444" w:rsidRPr="00F15E77" w:rsidRDefault="00961444" w:rsidP="00961444">
      <w:pPr>
        <w:jc w:val="both"/>
        <w:rPr>
          <w:rFonts w:ascii="Arial Narrow" w:hAnsi="Arial Narrow"/>
          <w:sz w:val="20"/>
          <w:szCs w:val="20"/>
        </w:rPr>
      </w:pPr>
    </w:p>
    <w:p w14:paraId="41C8FC4A" w14:textId="77777777" w:rsidR="00961444" w:rsidRPr="00F15E77" w:rsidRDefault="00961444" w:rsidP="00961444">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sidR="00376496">
        <w:rPr>
          <w:rFonts w:ascii="Arial Narrow" w:hAnsi="Arial Narrow"/>
          <w:sz w:val="20"/>
          <w:szCs w:val="20"/>
        </w:rPr>
        <w:t>gospodarskega subjekta</w:t>
      </w:r>
      <w:r w:rsidRPr="00F15E77">
        <w:rPr>
          <w:rFonts w:ascii="Arial Narrow" w:hAnsi="Arial Narrow"/>
          <w:sz w:val="20"/>
          <w:szCs w:val="20"/>
        </w:rPr>
        <w:t>:</w:t>
      </w:r>
    </w:p>
    <w:p w14:paraId="56836D23" w14:textId="77777777" w:rsidR="00961444" w:rsidRDefault="00961444" w:rsidP="00961444">
      <w:pPr>
        <w:jc w:val="both"/>
        <w:rPr>
          <w:rFonts w:ascii="Arial Narrow" w:hAnsi="Arial Narrow" w:cs="Arial"/>
          <w:b/>
          <w:i/>
          <w:sz w:val="20"/>
          <w:szCs w:val="20"/>
        </w:rPr>
      </w:pPr>
    </w:p>
    <w:p w14:paraId="0AFEB1C8" w14:textId="77777777" w:rsidR="00961444" w:rsidRDefault="00961444" w:rsidP="00961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67F705DE" w14:textId="77777777" w:rsidR="00E72066" w:rsidRDefault="00E72066" w:rsidP="008267CB">
      <w:pPr>
        <w:rPr>
          <w:rFonts w:ascii="Arial Narrow" w:hAnsi="Arial Narrow" w:cs="Arial"/>
          <w:b/>
          <w:i/>
          <w:sz w:val="20"/>
          <w:szCs w:val="20"/>
        </w:rPr>
      </w:pPr>
    </w:p>
    <w:p w14:paraId="0AA9090B" w14:textId="77777777" w:rsidR="008267CB" w:rsidRDefault="008267CB" w:rsidP="008267CB">
      <w:pPr>
        <w:rPr>
          <w:rFonts w:ascii="Arial Narrow" w:hAnsi="Arial Narrow" w:cs="Arial"/>
          <w:b/>
          <w:i/>
          <w:sz w:val="20"/>
          <w:szCs w:val="20"/>
        </w:rPr>
      </w:pPr>
    </w:p>
    <w:p w14:paraId="11CC93FC" w14:textId="77777777" w:rsidR="008267CB" w:rsidRDefault="008267CB" w:rsidP="008267CB">
      <w:pPr>
        <w:rPr>
          <w:rFonts w:ascii="Arial Narrow" w:hAnsi="Arial Narrow" w:cs="Arial"/>
          <w:b/>
          <w:i/>
          <w:sz w:val="20"/>
          <w:szCs w:val="20"/>
        </w:rPr>
      </w:pPr>
    </w:p>
    <w:p w14:paraId="7055EBBB" w14:textId="77777777" w:rsidR="008267CB" w:rsidRDefault="008267CB" w:rsidP="008267CB">
      <w:pPr>
        <w:rPr>
          <w:rFonts w:ascii="Arial Narrow" w:hAnsi="Arial Narrow" w:cs="Arial"/>
          <w:b/>
          <w:i/>
          <w:sz w:val="20"/>
          <w:szCs w:val="20"/>
        </w:rPr>
      </w:pPr>
    </w:p>
    <w:p w14:paraId="2B416630" w14:textId="77777777" w:rsidR="008267CB" w:rsidRDefault="008267CB" w:rsidP="008267CB">
      <w:pPr>
        <w:rPr>
          <w:rFonts w:ascii="Arial Narrow" w:hAnsi="Arial Narrow" w:cs="Arial"/>
          <w:b/>
          <w:i/>
          <w:sz w:val="20"/>
          <w:szCs w:val="20"/>
        </w:rPr>
      </w:pPr>
    </w:p>
    <w:p w14:paraId="06F9FFA8" w14:textId="77777777" w:rsidR="008267CB" w:rsidRDefault="008267CB" w:rsidP="008267CB">
      <w:pPr>
        <w:rPr>
          <w:rFonts w:ascii="Arial Narrow" w:hAnsi="Arial Narrow" w:cs="Arial"/>
          <w:b/>
          <w:i/>
          <w:sz w:val="20"/>
          <w:szCs w:val="20"/>
        </w:rPr>
      </w:pPr>
    </w:p>
    <w:p w14:paraId="3FD176B2" w14:textId="77777777" w:rsidR="008267CB" w:rsidRDefault="008267CB" w:rsidP="008267CB">
      <w:pPr>
        <w:rPr>
          <w:rFonts w:ascii="Arial Narrow" w:hAnsi="Arial Narrow" w:cs="Arial"/>
          <w:b/>
          <w:i/>
          <w:sz w:val="20"/>
          <w:szCs w:val="20"/>
        </w:rPr>
      </w:pPr>
    </w:p>
    <w:p w14:paraId="61C35A03" w14:textId="77777777" w:rsidR="008267CB" w:rsidRDefault="008267CB" w:rsidP="008267CB">
      <w:pPr>
        <w:rPr>
          <w:rFonts w:ascii="Arial Narrow" w:hAnsi="Arial Narrow" w:cs="Arial"/>
          <w:b/>
          <w:i/>
          <w:sz w:val="20"/>
          <w:szCs w:val="20"/>
        </w:rPr>
      </w:pPr>
    </w:p>
    <w:p w14:paraId="1E610CA5" w14:textId="77777777" w:rsidR="008267CB" w:rsidRDefault="008267CB" w:rsidP="008267CB">
      <w:pPr>
        <w:rPr>
          <w:rFonts w:ascii="Arial Narrow" w:hAnsi="Arial Narrow" w:cs="Arial"/>
          <w:b/>
          <w:i/>
          <w:sz w:val="20"/>
          <w:szCs w:val="20"/>
        </w:rPr>
      </w:pPr>
    </w:p>
    <w:p w14:paraId="0C2ECA78" w14:textId="77777777" w:rsidR="008267CB" w:rsidRDefault="008267CB" w:rsidP="008267CB">
      <w:pPr>
        <w:rPr>
          <w:rFonts w:ascii="Arial Narrow" w:hAnsi="Arial Narrow" w:cs="Arial"/>
          <w:b/>
          <w:i/>
          <w:sz w:val="20"/>
          <w:szCs w:val="20"/>
        </w:rPr>
      </w:pPr>
    </w:p>
    <w:p w14:paraId="7A1A1DBB" w14:textId="77777777" w:rsidR="008267CB" w:rsidRDefault="008267CB" w:rsidP="008267CB">
      <w:pPr>
        <w:rPr>
          <w:rFonts w:ascii="Arial Narrow" w:hAnsi="Arial Narrow" w:cs="Arial"/>
          <w:b/>
          <w:i/>
          <w:sz w:val="20"/>
          <w:szCs w:val="20"/>
        </w:rPr>
      </w:pPr>
    </w:p>
    <w:p w14:paraId="56F37B5B" w14:textId="77777777" w:rsidR="008267CB" w:rsidRDefault="008267CB" w:rsidP="008267CB">
      <w:pPr>
        <w:rPr>
          <w:rFonts w:ascii="Arial Narrow" w:hAnsi="Arial Narrow" w:cs="Arial"/>
          <w:b/>
          <w:i/>
          <w:sz w:val="20"/>
          <w:szCs w:val="20"/>
        </w:rPr>
      </w:pPr>
    </w:p>
    <w:p w14:paraId="55D0259A" w14:textId="77777777" w:rsidR="008267CB" w:rsidRDefault="008267CB" w:rsidP="008267CB">
      <w:pPr>
        <w:rPr>
          <w:rFonts w:ascii="Arial Narrow" w:hAnsi="Arial Narrow" w:cs="Arial"/>
          <w:b/>
          <w:i/>
          <w:sz w:val="20"/>
          <w:szCs w:val="20"/>
        </w:rPr>
      </w:pPr>
    </w:p>
    <w:p w14:paraId="2D3F7317" w14:textId="77777777" w:rsidR="008267CB" w:rsidRDefault="008267CB" w:rsidP="008267CB">
      <w:pPr>
        <w:rPr>
          <w:rFonts w:ascii="Arial Narrow" w:hAnsi="Arial Narrow" w:cs="Arial"/>
          <w:b/>
          <w:i/>
          <w:sz w:val="20"/>
          <w:szCs w:val="20"/>
        </w:rPr>
      </w:pPr>
    </w:p>
    <w:p w14:paraId="762F13A4" w14:textId="77777777" w:rsidR="008267CB" w:rsidRDefault="008267CB" w:rsidP="008267CB">
      <w:pPr>
        <w:rPr>
          <w:rFonts w:ascii="Arial Narrow" w:hAnsi="Arial Narrow" w:cs="Arial"/>
          <w:b/>
          <w:i/>
          <w:sz w:val="20"/>
          <w:szCs w:val="20"/>
        </w:rPr>
      </w:pPr>
    </w:p>
    <w:p w14:paraId="07117610" w14:textId="77777777" w:rsidR="008267CB" w:rsidRDefault="008267CB" w:rsidP="008267CB">
      <w:pPr>
        <w:rPr>
          <w:rFonts w:ascii="Arial Narrow" w:hAnsi="Arial Narrow" w:cs="Arial"/>
          <w:b/>
          <w:i/>
          <w:sz w:val="20"/>
          <w:szCs w:val="20"/>
        </w:rPr>
      </w:pPr>
    </w:p>
    <w:p w14:paraId="43EB047A" w14:textId="77777777" w:rsidR="008267CB" w:rsidRDefault="008267CB" w:rsidP="008267CB">
      <w:pPr>
        <w:rPr>
          <w:rFonts w:ascii="Arial Narrow" w:hAnsi="Arial Narrow" w:cs="Arial"/>
          <w:b/>
          <w:i/>
          <w:sz w:val="20"/>
          <w:szCs w:val="20"/>
        </w:rPr>
      </w:pPr>
    </w:p>
    <w:p w14:paraId="2A178CCC" w14:textId="77777777" w:rsidR="008267CB" w:rsidRDefault="008267CB" w:rsidP="008267CB">
      <w:pPr>
        <w:rPr>
          <w:rFonts w:ascii="Arial Narrow" w:hAnsi="Arial Narrow" w:cs="Arial"/>
          <w:b/>
          <w:i/>
          <w:sz w:val="20"/>
          <w:szCs w:val="20"/>
        </w:rPr>
      </w:pPr>
    </w:p>
    <w:p w14:paraId="648124BB" w14:textId="77777777" w:rsidR="008267CB" w:rsidRDefault="008267CB" w:rsidP="008267CB">
      <w:pPr>
        <w:rPr>
          <w:rFonts w:ascii="Arial Narrow" w:hAnsi="Arial Narrow" w:cs="Arial"/>
          <w:b/>
          <w:i/>
          <w:sz w:val="20"/>
          <w:szCs w:val="20"/>
        </w:rPr>
      </w:pPr>
    </w:p>
    <w:p w14:paraId="496B03BB" w14:textId="77777777" w:rsidR="008267CB" w:rsidRDefault="008267CB" w:rsidP="008267CB">
      <w:pPr>
        <w:rPr>
          <w:rFonts w:ascii="Arial Narrow" w:hAnsi="Arial Narrow" w:cs="Arial"/>
          <w:b/>
          <w:i/>
          <w:sz w:val="20"/>
          <w:szCs w:val="20"/>
        </w:rPr>
      </w:pPr>
    </w:p>
    <w:p w14:paraId="297B090F" w14:textId="77777777" w:rsidR="008267CB" w:rsidRDefault="008267CB" w:rsidP="008267CB">
      <w:pPr>
        <w:rPr>
          <w:rFonts w:ascii="Arial Narrow" w:hAnsi="Arial Narrow" w:cs="Arial"/>
          <w:b/>
          <w:i/>
          <w:sz w:val="20"/>
          <w:szCs w:val="20"/>
        </w:rPr>
      </w:pPr>
    </w:p>
    <w:p w14:paraId="70173C0B" w14:textId="77777777" w:rsidR="008267CB" w:rsidRDefault="008267CB" w:rsidP="008267CB">
      <w:pPr>
        <w:rPr>
          <w:rFonts w:ascii="Arial Narrow" w:hAnsi="Arial Narrow" w:cs="Arial"/>
          <w:b/>
          <w:i/>
          <w:sz w:val="20"/>
          <w:szCs w:val="20"/>
        </w:rPr>
      </w:pPr>
    </w:p>
    <w:p w14:paraId="466769A8" w14:textId="77777777" w:rsidR="008267CB" w:rsidRDefault="008267CB" w:rsidP="008267CB">
      <w:pPr>
        <w:rPr>
          <w:rFonts w:ascii="Arial Narrow" w:hAnsi="Arial Narrow" w:cs="Arial"/>
          <w:b/>
          <w:i/>
          <w:sz w:val="20"/>
          <w:szCs w:val="20"/>
        </w:rPr>
      </w:pPr>
    </w:p>
    <w:p w14:paraId="084D2F05" w14:textId="77777777" w:rsidR="008267CB" w:rsidRDefault="008267CB" w:rsidP="008267CB">
      <w:pPr>
        <w:rPr>
          <w:rFonts w:ascii="Arial Narrow" w:hAnsi="Arial Narrow" w:cs="Arial"/>
          <w:b/>
          <w:i/>
          <w:sz w:val="20"/>
          <w:szCs w:val="20"/>
        </w:rPr>
      </w:pPr>
    </w:p>
    <w:p w14:paraId="14119641" w14:textId="77777777" w:rsidR="008267CB" w:rsidRDefault="008267CB" w:rsidP="008267CB">
      <w:pPr>
        <w:rPr>
          <w:rFonts w:ascii="Arial Narrow" w:hAnsi="Arial Narrow" w:cs="Arial"/>
          <w:b/>
          <w:i/>
          <w:sz w:val="20"/>
          <w:szCs w:val="20"/>
        </w:rPr>
      </w:pPr>
    </w:p>
    <w:p w14:paraId="01BE0160" w14:textId="77777777" w:rsidR="008267CB" w:rsidRDefault="008267CB" w:rsidP="008267CB">
      <w:pPr>
        <w:rPr>
          <w:rFonts w:ascii="Arial Narrow" w:hAnsi="Arial Narrow" w:cs="Arial"/>
          <w:b/>
          <w:i/>
          <w:sz w:val="20"/>
          <w:szCs w:val="20"/>
        </w:rPr>
      </w:pPr>
    </w:p>
    <w:p w14:paraId="71477778" w14:textId="77777777" w:rsidR="008267CB" w:rsidRDefault="008267CB" w:rsidP="008267CB">
      <w:pPr>
        <w:rPr>
          <w:rFonts w:ascii="Arial Narrow" w:hAnsi="Arial Narrow" w:cs="Arial"/>
          <w:b/>
          <w:i/>
          <w:sz w:val="20"/>
          <w:szCs w:val="20"/>
        </w:rPr>
      </w:pPr>
    </w:p>
    <w:p w14:paraId="5DBF2E41" w14:textId="77777777" w:rsidR="008267CB" w:rsidRDefault="008267CB" w:rsidP="008267CB">
      <w:pPr>
        <w:rPr>
          <w:rFonts w:ascii="Arial Narrow" w:hAnsi="Arial Narrow" w:cs="Arial"/>
          <w:b/>
          <w:i/>
          <w:sz w:val="20"/>
          <w:szCs w:val="20"/>
        </w:rPr>
      </w:pPr>
    </w:p>
    <w:p w14:paraId="0A5E6788" w14:textId="77777777" w:rsidR="008267CB" w:rsidRDefault="008267CB" w:rsidP="008267CB">
      <w:pPr>
        <w:rPr>
          <w:rFonts w:ascii="Arial Narrow" w:hAnsi="Arial Narrow" w:cs="Arial"/>
          <w:b/>
          <w:i/>
          <w:sz w:val="20"/>
          <w:szCs w:val="20"/>
        </w:rPr>
      </w:pPr>
    </w:p>
    <w:p w14:paraId="62B67FCE" w14:textId="77777777" w:rsidR="008267CB" w:rsidRDefault="008267CB" w:rsidP="008267CB">
      <w:pPr>
        <w:rPr>
          <w:rFonts w:ascii="Arial Narrow" w:hAnsi="Arial Narrow" w:cs="Arial"/>
          <w:b/>
          <w:sz w:val="20"/>
          <w:szCs w:val="20"/>
        </w:rPr>
      </w:pPr>
    </w:p>
    <w:p w14:paraId="0E51F2E8" w14:textId="076CDB0C" w:rsidR="008267CB" w:rsidRDefault="008267CB" w:rsidP="008267CB">
      <w:pPr>
        <w:rPr>
          <w:rFonts w:ascii="Arial Narrow" w:hAnsi="Arial Narrow" w:cs="Arial"/>
          <w:b/>
          <w:sz w:val="20"/>
          <w:szCs w:val="20"/>
        </w:rPr>
      </w:pPr>
    </w:p>
    <w:p w14:paraId="761C1BB8" w14:textId="2F60632C" w:rsidR="00D543F2" w:rsidRDefault="00D543F2" w:rsidP="008267CB">
      <w:pPr>
        <w:rPr>
          <w:rFonts w:ascii="Arial Narrow" w:hAnsi="Arial Narrow" w:cs="Arial"/>
          <w:b/>
          <w:sz w:val="20"/>
          <w:szCs w:val="20"/>
        </w:rPr>
      </w:pPr>
    </w:p>
    <w:p w14:paraId="1FC9563E" w14:textId="53112F85" w:rsidR="00D543F2" w:rsidRDefault="00D543F2" w:rsidP="008267CB">
      <w:pPr>
        <w:rPr>
          <w:rFonts w:ascii="Arial Narrow" w:hAnsi="Arial Narrow" w:cs="Arial"/>
          <w:b/>
          <w:sz w:val="20"/>
          <w:szCs w:val="20"/>
        </w:rPr>
      </w:pPr>
    </w:p>
    <w:p w14:paraId="5558DEC0" w14:textId="4D6658FF" w:rsidR="00086A20" w:rsidRDefault="00086A20" w:rsidP="008267CB">
      <w:pPr>
        <w:rPr>
          <w:rFonts w:ascii="Arial Narrow" w:hAnsi="Arial Narrow" w:cs="Arial"/>
          <w:b/>
          <w:sz w:val="20"/>
          <w:szCs w:val="20"/>
        </w:rPr>
      </w:pPr>
    </w:p>
    <w:p w14:paraId="6A710208" w14:textId="77777777" w:rsidR="00086A20" w:rsidRDefault="00086A20" w:rsidP="008267CB">
      <w:pPr>
        <w:rPr>
          <w:rFonts w:ascii="Arial Narrow" w:hAnsi="Arial Narrow" w:cs="Arial"/>
          <w:b/>
          <w:sz w:val="20"/>
          <w:szCs w:val="20"/>
        </w:rPr>
      </w:pPr>
    </w:p>
    <w:p w14:paraId="78E0656D" w14:textId="77777777" w:rsidR="008267CB" w:rsidRDefault="008267CB" w:rsidP="008267CB">
      <w:pPr>
        <w:rPr>
          <w:rFonts w:ascii="Arial Narrow" w:hAnsi="Arial Narrow" w:cs="Arial"/>
          <w:b/>
          <w:sz w:val="20"/>
          <w:szCs w:val="20"/>
        </w:rPr>
      </w:pPr>
    </w:p>
    <w:p w14:paraId="539FFAD0" w14:textId="77777777" w:rsidR="008267CB" w:rsidRPr="008267CB" w:rsidRDefault="008267CB" w:rsidP="008267CB">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72066" w:rsidRPr="00E72066" w14:paraId="1BE96C76" w14:textId="77777777" w:rsidTr="00A54254">
        <w:trPr>
          <w:trHeight w:val="264"/>
        </w:trPr>
        <w:tc>
          <w:tcPr>
            <w:tcW w:w="9060" w:type="dxa"/>
            <w:tcBorders>
              <w:top w:val="single" w:sz="4" w:space="0" w:color="auto"/>
              <w:left w:val="single" w:sz="4" w:space="0" w:color="auto"/>
              <w:bottom w:val="single" w:sz="4" w:space="0" w:color="auto"/>
              <w:right w:val="single" w:sz="4" w:space="0" w:color="auto"/>
            </w:tcBorders>
            <w:hideMark/>
          </w:tcPr>
          <w:p w14:paraId="3B65CCEA" w14:textId="77777777" w:rsidR="00E72066" w:rsidRPr="00E72066" w:rsidRDefault="00E72066" w:rsidP="00E72066">
            <w:pPr>
              <w:spacing w:line="256" w:lineRule="auto"/>
              <w:rPr>
                <w:rFonts w:ascii="Arial Narrow" w:hAnsi="Arial Narrow" w:cs="Arial"/>
                <w:b/>
                <w:lang w:eastAsia="en-US"/>
              </w:rPr>
            </w:pPr>
          </w:p>
          <w:p w14:paraId="4B72EE32" w14:textId="77777777" w:rsidR="00376496" w:rsidRPr="00376496" w:rsidRDefault="00E72066" w:rsidP="00376496">
            <w:pPr>
              <w:spacing w:line="276" w:lineRule="auto"/>
              <w:rPr>
                <w:rFonts w:ascii="Arial Narrow" w:hAnsi="Arial Narrow"/>
                <w:b/>
                <w:caps/>
                <w:u w:val="single"/>
              </w:rPr>
            </w:pPr>
            <w:r w:rsidRPr="007C66E0">
              <w:rPr>
                <w:rFonts w:ascii="Arial Narrow" w:hAnsi="Arial Narrow" w:cs="Arial"/>
                <w:b/>
                <w:sz w:val="20"/>
                <w:lang w:eastAsia="en-US"/>
              </w:rPr>
              <w:t xml:space="preserve">OBRAZEC ŠT. </w:t>
            </w:r>
            <w:r w:rsidR="0048626B" w:rsidRPr="000C4F93">
              <w:rPr>
                <w:rFonts w:ascii="Arial Narrow" w:hAnsi="Arial Narrow" w:cs="Arial"/>
                <w:b/>
                <w:sz w:val="20"/>
                <w:lang w:eastAsia="en-US"/>
              </w:rPr>
              <w:t>5</w:t>
            </w:r>
            <w:r w:rsidRPr="000C4F93">
              <w:rPr>
                <w:rFonts w:ascii="Arial Narrow" w:hAnsi="Arial Narrow" w:cs="Arial"/>
                <w:b/>
                <w:sz w:val="20"/>
                <w:lang w:eastAsia="en-US"/>
              </w:rPr>
              <w:t xml:space="preserve">                 </w:t>
            </w:r>
            <w:r w:rsidRPr="00E96162">
              <w:rPr>
                <w:rFonts w:ascii="Arial Narrow" w:hAnsi="Arial Narrow"/>
                <w:b/>
                <w:caps/>
                <w:u w:val="single"/>
              </w:rPr>
              <w:t>IZJAVA (</w:t>
            </w:r>
            <w:r w:rsidRPr="00E96162">
              <w:rPr>
                <w:rFonts w:ascii="Arial Narrow" w:hAnsi="Arial Narrow"/>
                <w:b/>
                <w:u w:val="single"/>
              </w:rPr>
              <w:t xml:space="preserve">po </w:t>
            </w:r>
            <w:r w:rsidRPr="00E96162">
              <w:rPr>
                <w:rFonts w:ascii="Arial Narrow" w:hAnsi="Arial Narrow"/>
                <w:b/>
                <w:caps/>
                <w:u w:val="single"/>
              </w:rPr>
              <w:t xml:space="preserve">35. </w:t>
            </w:r>
            <w:r w:rsidRPr="00E96162">
              <w:rPr>
                <w:rFonts w:ascii="Arial Narrow" w:hAnsi="Arial Narrow"/>
                <w:b/>
                <w:u w:val="single"/>
              </w:rPr>
              <w:t xml:space="preserve">členu </w:t>
            </w:r>
            <w:proofErr w:type="spellStart"/>
            <w:r w:rsidRPr="00E96162">
              <w:rPr>
                <w:rFonts w:ascii="Arial Narrow" w:hAnsi="Arial Narrow"/>
                <w:b/>
                <w:caps/>
                <w:u w:val="single"/>
              </w:rPr>
              <w:t>ZI</w:t>
            </w:r>
            <w:r w:rsidRPr="00E96162">
              <w:rPr>
                <w:rFonts w:ascii="Arial Narrow" w:hAnsi="Arial Narrow"/>
                <w:b/>
                <w:u w:val="single"/>
              </w:rPr>
              <w:t>nt</w:t>
            </w:r>
            <w:r w:rsidRPr="00E96162">
              <w:rPr>
                <w:rFonts w:ascii="Arial Narrow" w:hAnsi="Arial Narrow"/>
                <w:b/>
                <w:caps/>
                <w:u w:val="single"/>
              </w:rPr>
              <w:t>PK</w:t>
            </w:r>
            <w:proofErr w:type="spellEnd"/>
            <w:r w:rsidRPr="00E96162">
              <w:rPr>
                <w:rFonts w:ascii="Arial Narrow" w:hAnsi="Arial Narrow"/>
                <w:b/>
                <w:caps/>
                <w:u w:val="single"/>
              </w:rPr>
              <w:t>)*</w:t>
            </w:r>
            <w:r w:rsidR="00376496" w:rsidRPr="000C4F93">
              <w:rPr>
                <w:rFonts w:ascii="Arial Narrow" w:hAnsi="Arial Narrow"/>
                <w:b/>
                <w:caps/>
                <w:u w:val="single"/>
              </w:rPr>
              <w:t xml:space="preserve"> </w:t>
            </w:r>
            <w:r w:rsidR="00376496" w:rsidRPr="00376496">
              <w:rPr>
                <w:rFonts w:ascii="Arial Narrow" w:hAnsi="Arial Narrow"/>
                <w:b/>
                <w:caps/>
                <w:u w:val="single"/>
              </w:rPr>
              <w:t>– ZA PONUDNIKA, PARTNERJA V SKUPNEM NASTOPU, PODIZVAJALCA*</w:t>
            </w:r>
          </w:p>
          <w:p w14:paraId="1328CF0E" w14:textId="77777777" w:rsidR="00376496" w:rsidRPr="00376496" w:rsidRDefault="00376496" w:rsidP="00376496">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14:paraId="1F9C0C3A" w14:textId="77777777" w:rsidR="00E72066" w:rsidRPr="00E72066" w:rsidRDefault="00E72066" w:rsidP="00E72066">
            <w:pPr>
              <w:spacing w:line="276" w:lineRule="auto"/>
              <w:rPr>
                <w:rFonts w:ascii="Arial Narrow" w:hAnsi="Arial Narrow"/>
                <w:b/>
                <w:caps/>
                <w:color w:val="7F7F7F"/>
                <w:u w:val="single"/>
              </w:rPr>
            </w:pPr>
          </w:p>
          <w:p w14:paraId="408DD321" w14:textId="77777777" w:rsidR="00E72066" w:rsidRPr="00E72066" w:rsidRDefault="00E72066" w:rsidP="00E72066">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64F2ABAE" w14:textId="77777777" w:rsidR="00E72066" w:rsidRPr="00E72066" w:rsidRDefault="00E72066" w:rsidP="00E72066">
      <w:pPr>
        <w:rPr>
          <w:rFonts w:ascii="Arial Narrow" w:hAnsi="Arial Narrow"/>
          <w:sz w:val="22"/>
          <w:szCs w:val="22"/>
        </w:rPr>
      </w:pPr>
    </w:p>
    <w:p w14:paraId="4CB1109F" w14:textId="77777777" w:rsidR="00E72066" w:rsidRPr="00E72066" w:rsidRDefault="00E72066" w:rsidP="00E72066">
      <w:pPr>
        <w:rPr>
          <w:rFonts w:ascii="Arial Narrow" w:hAnsi="Arial Narrow"/>
          <w:sz w:val="22"/>
          <w:szCs w:val="22"/>
        </w:rPr>
      </w:pPr>
    </w:p>
    <w:p w14:paraId="3FD77882" w14:textId="77777777" w:rsidR="00E72066" w:rsidRPr="00E72066" w:rsidRDefault="00E72066" w:rsidP="00E72066">
      <w:pPr>
        <w:spacing w:line="276" w:lineRule="auto"/>
        <w:jc w:val="both"/>
        <w:rPr>
          <w:rFonts w:ascii="Arial Narrow" w:hAnsi="Arial Narrow" w:cs="Arial"/>
          <w:sz w:val="20"/>
          <w:szCs w:val="20"/>
        </w:rPr>
      </w:pPr>
    </w:p>
    <w:p w14:paraId="4836D769" w14:textId="77777777" w:rsidR="00376496" w:rsidRPr="00376496" w:rsidRDefault="00376496" w:rsidP="00376496">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14:paraId="7AF2BC38"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4D2BB1D2"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14:paraId="20519A56"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59A8EEF"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56A61C8" w14:textId="77777777" w:rsidR="00376496" w:rsidRPr="00376496" w:rsidRDefault="00376496" w:rsidP="00376496">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1D361258" w14:textId="77777777" w:rsidR="00376496" w:rsidRPr="00376496" w:rsidRDefault="00376496" w:rsidP="00376496">
      <w:pPr>
        <w:widowControl w:val="0"/>
        <w:numPr>
          <w:ilvl w:val="0"/>
          <w:numId w:val="22"/>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3E6A87E5" w14:textId="77777777" w:rsidR="00376496" w:rsidRPr="00376496" w:rsidRDefault="00376496" w:rsidP="00376496">
      <w:pPr>
        <w:widowControl w:val="0"/>
        <w:numPr>
          <w:ilvl w:val="0"/>
          <w:numId w:val="22"/>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17EC3270" w14:textId="77777777" w:rsidR="00E72066" w:rsidRPr="00E72066" w:rsidRDefault="00E72066" w:rsidP="00E72066">
      <w:pPr>
        <w:rPr>
          <w:rFonts w:ascii="Arial Narrow" w:hAnsi="Arial Narrow"/>
          <w:sz w:val="20"/>
          <w:szCs w:val="20"/>
        </w:rPr>
      </w:pPr>
    </w:p>
    <w:p w14:paraId="5B57A8C9" w14:textId="77777777" w:rsidR="00E72066" w:rsidRPr="00E72066" w:rsidRDefault="00E72066" w:rsidP="00E72066">
      <w:pPr>
        <w:spacing w:line="276" w:lineRule="auto"/>
        <w:ind w:left="284"/>
        <w:jc w:val="both"/>
        <w:rPr>
          <w:rFonts w:ascii="Arial Narrow" w:hAnsi="Arial Narrow"/>
          <w:sz w:val="20"/>
          <w:szCs w:val="20"/>
        </w:rPr>
      </w:pPr>
    </w:p>
    <w:p w14:paraId="4CF30667" w14:textId="77777777" w:rsidR="00E72066" w:rsidRPr="00E72066" w:rsidRDefault="00E72066" w:rsidP="00E72066">
      <w:pPr>
        <w:spacing w:line="276" w:lineRule="auto"/>
        <w:ind w:left="284"/>
        <w:jc w:val="both"/>
        <w:rPr>
          <w:rFonts w:ascii="Arial Narrow" w:hAnsi="Arial Narrow"/>
          <w:sz w:val="20"/>
          <w:szCs w:val="20"/>
        </w:rPr>
      </w:pPr>
    </w:p>
    <w:p w14:paraId="22498007" w14:textId="77777777"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 xml:space="preserve">Datum: </w:t>
      </w:r>
    </w:p>
    <w:p w14:paraId="78C14184" w14:textId="77777777" w:rsidR="00E72066" w:rsidRPr="00E72066" w:rsidRDefault="00E72066" w:rsidP="00E72066">
      <w:pPr>
        <w:rPr>
          <w:rFonts w:ascii="Arial Narrow" w:hAnsi="Arial Narrow" w:cs="Arial"/>
          <w:sz w:val="22"/>
          <w:szCs w:val="22"/>
        </w:rPr>
      </w:pPr>
    </w:p>
    <w:p w14:paraId="28FB4EE7" w14:textId="77777777"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sidR="00376496">
        <w:rPr>
          <w:rFonts w:ascii="Arial Narrow" w:hAnsi="Arial Narrow" w:cs="Arial"/>
          <w:sz w:val="22"/>
          <w:szCs w:val="22"/>
        </w:rPr>
        <w:t>/</w:t>
      </w:r>
      <w:r w:rsidR="00376496" w:rsidRPr="00376496">
        <w:t xml:space="preserve"> </w:t>
      </w:r>
      <w:r w:rsidR="00376496"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4C0EC7C3" w14:textId="77777777" w:rsidR="00E72066" w:rsidRPr="00E72066" w:rsidRDefault="00E72066" w:rsidP="00E72066">
      <w:pPr>
        <w:rPr>
          <w:rFonts w:ascii="Arial Narrow" w:hAnsi="Arial Narrow" w:cs="Arial"/>
          <w:sz w:val="22"/>
          <w:szCs w:val="22"/>
        </w:rPr>
      </w:pPr>
    </w:p>
    <w:p w14:paraId="6E12677E" w14:textId="77777777"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53193CF1" w14:textId="77777777" w:rsidR="00E72066" w:rsidRPr="00E72066" w:rsidRDefault="00E72066" w:rsidP="00E72066">
      <w:pPr>
        <w:rPr>
          <w:rFonts w:ascii="Arial Narrow" w:hAnsi="Arial Narrow" w:cs="Arial"/>
          <w:sz w:val="22"/>
          <w:szCs w:val="22"/>
        </w:rPr>
      </w:pPr>
    </w:p>
    <w:p w14:paraId="0A43C03F" w14:textId="77777777" w:rsidR="00E72066" w:rsidRDefault="00E72066" w:rsidP="00E72066">
      <w:pPr>
        <w:rPr>
          <w:rFonts w:ascii="Arial Narrow" w:hAnsi="Arial Narrow"/>
          <w:sz w:val="22"/>
          <w:szCs w:val="22"/>
        </w:rPr>
      </w:pPr>
    </w:p>
    <w:p w14:paraId="6432EA6E" w14:textId="77777777" w:rsidR="003E4037" w:rsidRDefault="003E4037" w:rsidP="00E72066">
      <w:pPr>
        <w:rPr>
          <w:rFonts w:ascii="Arial Narrow" w:hAnsi="Arial Narrow"/>
          <w:sz w:val="22"/>
          <w:szCs w:val="22"/>
        </w:rPr>
      </w:pPr>
    </w:p>
    <w:p w14:paraId="10586AFC" w14:textId="77777777" w:rsidR="003E4037" w:rsidRDefault="003E4037" w:rsidP="00E72066">
      <w:pPr>
        <w:rPr>
          <w:rFonts w:ascii="Arial Narrow" w:hAnsi="Arial Narrow"/>
          <w:sz w:val="22"/>
          <w:szCs w:val="22"/>
        </w:rPr>
      </w:pPr>
    </w:p>
    <w:p w14:paraId="2B0D040A" w14:textId="77777777" w:rsidR="003E4037" w:rsidRDefault="003E4037" w:rsidP="00E72066">
      <w:pPr>
        <w:rPr>
          <w:rFonts w:ascii="Arial Narrow" w:hAnsi="Arial Narrow"/>
          <w:sz w:val="22"/>
          <w:szCs w:val="22"/>
        </w:rPr>
      </w:pPr>
    </w:p>
    <w:p w14:paraId="2D60B9D8" w14:textId="77777777" w:rsidR="003E4037" w:rsidRDefault="003E4037" w:rsidP="00E72066">
      <w:pPr>
        <w:rPr>
          <w:rFonts w:ascii="Arial Narrow" w:hAnsi="Arial Narrow"/>
          <w:sz w:val="22"/>
          <w:szCs w:val="22"/>
        </w:rPr>
      </w:pPr>
    </w:p>
    <w:p w14:paraId="72C64E82" w14:textId="77777777" w:rsidR="003E4037" w:rsidRDefault="003E4037" w:rsidP="00E72066">
      <w:pPr>
        <w:rPr>
          <w:rFonts w:ascii="Arial Narrow" w:hAnsi="Arial Narrow"/>
          <w:sz w:val="22"/>
          <w:szCs w:val="22"/>
        </w:rPr>
      </w:pPr>
    </w:p>
    <w:p w14:paraId="3CBED686" w14:textId="77777777" w:rsidR="003E4037" w:rsidRDefault="003E4037" w:rsidP="00E72066">
      <w:pPr>
        <w:rPr>
          <w:rFonts w:ascii="Arial Narrow" w:hAnsi="Arial Narrow"/>
          <w:sz w:val="22"/>
          <w:szCs w:val="22"/>
        </w:rPr>
      </w:pPr>
    </w:p>
    <w:p w14:paraId="0038B1EB" w14:textId="77777777" w:rsidR="003E4037" w:rsidRDefault="003E4037" w:rsidP="00E72066">
      <w:pPr>
        <w:rPr>
          <w:rFonts w:ascii="Arial Narrow" w:hAnsi="Arial Narrow"/>
          <w:sz w:val="22"/>
          <w:szCs w:val="22"/>
        </w:rPr>
      </w:pPr>
    </w:p>
    <w:p w14:paraId="1A0E32AE" w14:textId="77777777" w:rsidR="003E4037" w:rsidRPr="00E72066" w:rsidRDefault="003E4037" w:rsidP="00E72066">
      <w:pPr>
        <w:rPr>
          <w:rFonts w:ascii="Arial Narrow" w:hAnsi="Arial Narrow"/>
          <w:sz w:val="22"/>
          <w:szCs w:val="22"/>
        </w:rPr>
      </w:pPr>
    </w:p>
    <w:p w14:paraId="2DBAFA6E" w14:textId="02033E42" w:rsidR="00E72066" w:rsidRDefault="00E72066" w:rsidP="00E72066">
      <w:pPr>
        <w:rPr>
          <w:rFonts w:ascii="Arial Narrow" w:hAnsi="Arial Narrow"/>
          <w:sz w:val="22"/>
          <w:szCs w:val="22"/>
        </w:rPr>
      </w:pPr>
    </w:p>
    <w:p w14:paraId="79261F29" w14:textId="77777777" w:rsidR="00B66CBE" w:rsidRDefault="00B66CBE" w:rsidP="006F28D4">
      <w:pPr>
        <w:rPr>
          <w:rFonts w:ascii="Arial Narrow" w:hAnsi="Arial Narrow" w:cs="Arial"/>
          <w:bCs/>
          <w:sz w:val="22"/>
          <w:szCs w:val="22"/>
        </w:rPr>
      </w:pPr>
    </w:p>
    <w:p w14:paraId="46866C11" w14:textId="14478832" w:rsidR="00666D7A" w:rsidRPr="00311633" w:rsidRDefault="00433F9F" w:rsidP="008A6824">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lastRenderedPageBreak/>
        <w:t xml:space="preserve">VZOREC POGODBE  O </w:t>
      </w:r>
      <w:r w:rsidR="008A6824" w:rsidRPr="008A6824">
        <w:rPr>
          <w:rFonts w:ascii="Arial Narrow" w:hAnsi="Arial Narrow"/>
          <w:b/>
          <w:caps/>
        </w:rPr>
        <w:t>NAKUP</w:t>
      </w:r>
      <w:r w:rsidR="008A6824">
        <w:rPr>
          <w:rFonts w:ascii="Arial Narrow" w:hAnsi="Arial Narrow"/>
          <w:b/>
          <w:caps/>
        </w:rPr>
        <w:t>U</w:t>
      </w:r>
      <w:r w:rsidR="008A6824" w:rsidRPr="008A6824">
        <w:rPr>
          <w:rFonts w:ascii="Arial Narrow" w:hAnsi="Arial Narrow"/>
          <w:b/>
          <w:caps/>
        </w:rPr>
        <w:t xml:space="preserve"> </w:t>
      </w:r>
      <w:r w:rsidR="00747081">
        <w:rPr>
          <w:rFonts w:ascii="Arial Narrow" w:hAnsi="Arial Narrow"/>
          <w:b/>
          <w:caps/>
        </w:rPr>
        <w:t>ELEKTROD ZA DEFIBRILATOR</w:t>
      </w:r>
    </w:p>
    <w:p w14:paraId="2DECB1E7" w14:textId="6F356D2A" w:rsidR="00433F9F" w:rsidRPr="00311633" w:rsidRDefault="00433F9F" w:rsidP="00433F9F">
      <w:pPr>
        <w:jc w:val="both"/>
        <w:rPr>
          <w:rFonts w:ascii="Arial Narrow" w:hAnsi="Arial Narrow"/>
          <w:b/>
          <w:color w:val="FF0000"/>
        </w:rPr>
      </w:pPr>
      <w:r w:rsidRPr="000E2ECD">
        <w:rPr>
          <w:rFonts w:ascii="Arial Narrow" w:hAnsi="Arial Narrow"/>
          <w:b/>
          <w:color w:val="FF0000"/>
        </w:rPr>
        <w:t>OPOZORILO: S PODPISOM PONUDBE, ODDANE V E-JN SISTEM, PONUDNIK PODPISUJE POGODBO KOT CELOTO IN SE STRINJA Z NJENO VSEBINO.</w:t>
      </w:r>
      <w:r w:rsidR="00E96162">
        <w:rPr>
          <w:rFonts w:ascii="Arial Narrow" w:hAnsi="Arial Narrow"/>
          <w:b/>
          <w:color w:val="FF0000"/>
        </w:rPr>
        <w:t xml:space="preserve"> ČE</w:t>
      </w:r>
      <w:r w:rsidRPr="00311633">
        <w:rPr>
          <w:rFonts w:ascii="Arial Narrow" w:hAnsi="Arial Narrow"/>
          <w:b/>
          <w:color w:val="FF0000"/>
        </w:rPr>
        <w:t xml:space="preserve"> PONUDNIK NASTOPA SKUPAJ S PODIZVAJALCEM/I, </w:t>
      </w:r>
      <w:r w:rsidR="009A3EFA">
        <w:rPr>
          <w:rFonts w:ascii="Arial Narrow" w:hAnsi="Arial Narrow"/>
          <w:b/>
          <w:color w:val="FF0000"/>
        </w:rPr>
        <w:t>SE</w:t>
      </w:r>
      <w:r w:rsidR="009A3EFA" w:rsidRPr="00311633">
        <w:rPr>
          <w:rFonts w:ascii="Arial Narrow" w:hAnsi="Arial Narrow"/>
          <w:b/>
          <w:color w:val="FF0000"/>
        </w:rPr>
        <w:t xml:space="preserve"> </w:t>
      </w:r>
      <w:r w:rsidRPr="00311633">
        <w:rPr>
          <w:rFonts w:ascii="Arial Narrow" w:hAnsi="Arial Narrow"/>
          <w:b/>
          <w:color w:val="FF0000"/>
        </w:rPr>
        <w:t xml:space="preserve">IZPOLNI TUDI RUBRIKE V </w:t>
      </w:r>
      <w:r w:rsidR="009A3EFA">
        <w:rPr>
          <w:rFonts w:ascii="Arial Narrow" w:hAnsi="Arial Narrow"/>
          <w:b/>
          <w:color w:val="FF0000"/>
        </w:rPr>
        <w:t>6</w:t>
      </w:r>
      <w:r w:rsidRPr="00311633">
        <w:rPr>
          <w:rFonts w:ascii="Arial Narrow" w:hAnsi="Arial Narrow"/>
          <w:b/>
          <w:color w:val="FF0000"/>
        </w:rPr>
        <w:t>. ČLENU POGODBE.</w:t>
      </w:r>
    </w:p>
    <w:p w14:paraId="6C71A9B5" w14:textId="77777777" w:rsidR="00433F9F" w:rsidRPr="00311633" w:rsidRDefault="00433F9F" w:rsidP="00433F9F">
      <w:pPr>
        <w:jc w:val="both"/>
        <w:rPr>
          <w:rFonts w:ascii="Arial Narrow" w:hAnsi="Arial Narrow" w:cs="Arial"/>
          <w:b/>
        </w:rPr>
      </w:pPr>
    </w:p>
    <w:p w14:paraId="5F8866D5" w14:textId="77777777" w:rsidR="00433F9F" w:rsidRPr="00311633" w:rsidRDefault="00433F9F" w:rsidP="00376496">
      <w:pPr>
        <w:contextualSpacing/>
        <w:rPr>
          <w:rFonts w:ascii="Arial Narrow" w:hAnsi="Arial Narrow"/>
        </w:rPr>
      </w:pPr>
      <w:r w:rsidRPr="00311633">
        <w:rPr>
          <w:rFonts w:ascii="Arial Narrow" w:hAnsi="Arial Narrow"/>
        </w:rPr>
        <w:t xml:space="preserve">NAROČNIK: </w:t>
      </w:r>
      <w:r w:rsidRPr="00311633">
        <w:rPr>
          <w:rFonts w:ascii="Arial Narrow" w:hAnsi="Arial Narrow"/>
          <w:b/>
        </w:rPr>
        <w:t>UNIVERZITETNI KLINIČNI CENTER LJUBLJANA, Zaloška cesta 2, 1000 Ljubljana</w:t>
      </w:r>
      <w:r w:rsidRPr="00311633">
        <w:rPr>
          <w:rFonts w:ascii="Arial Narrow" w:hAnsi="Arial Narrow"/>
        </w:rPr>
        <w:t>, ki ga zastopa generaln</w:t>
      </w:r>
      <w:r w:rsidR="007F75C6" w:rsidRPr="00311633">
        <w:rPr>
          <w:rFonts w:ascii="Arial Narrow" w:hAnsi="Arial Narrow"/>
        </w:rPr>
        <w:t>i</w:t>
      </w:r>
      <w:r w:rsidRPr="00311633">
        <w:rPr>
          <w:rFonts w:ascii="Arial Narrow" w:hAnsi="Arial Narrow"/>
        </w:rPr>
        <w:t xml:space="preserve"> direktor </w:t>
      </w:r>
      <w:r w:rsidR="00C67C61" w:rsidRPr="00311633">
        <w:rPr>
          <w:rFonts w:ascii="Arial Narrow" w:hAnsi="Arial Narrow"/>
        </w:rPr>
        <w:t>doc. dr. Marko Jug, dr. med.</w:t>
      </w:r>
    </w:p>
    <w:p w14:paraId="0EDDF0BE" w14:textId="77777777" w:rsidR="00433F9F" w:rsidRPr="00311633" w:rsidRDefault="00433F9F" w:rsidP="00433F9F">
      <w:pPr>
        <w:ind w:left="360"/>
        <w:contextualSpacing/>
        <w:rPr>
          <w:rFonts w:ascii="Arial Narrow" w:hAnsi="Arial Narrow"/>
        </w:rPr>
      </w:pPr>
    </w:p>
    <w:p w14:paraId="73696A0F" w14:textId="77777777" w:rsidR="00433F9F" w:rsidRPr="00311633" w:rsidRDefault="00433F9F" w:rsidP="00433F9F">
      <w:pPr>
        <w:contextualSpacing/>
        <w:rPr>
          <w:rFonts w:ascii="Arial Narrow" w:hAnsi="Arial Narrow"/>
        </w:rPr>
      </w:pPr>
      <w:r w:rsidRPr="00311633">
        <w:rPr>
          <w:rFonts w:ascii="Arial Narrow" w:hAnsi="Arial Narrow"/>
        </w:rPr>
        <w:t>ID za DDV: SI52111776</w:t>
      </w:r>
    </w:p>
    <w:p w14:paraId="2E16B4C4" w14:textId="77777777" w:rsidR="00433F9F" w:rsidRPr="00311633" w:rsidRDefault="00433F9F" w:rsidP="00433F9F">
      <w:pPr>
        <w:contextualSpacing/>
        <w:rPr>
          <w:rFonts w:ascii="Arial Narrow" w:hAnsi="Arial Narrow"/>
        </w:rPr>
      </w:pPr>
      <w:r w:rsidRPr="00311633">
        <w:rPr>
          <w:rFonts w:ascii="Arial Narrow" w:hAnsi="Arial Narrow"/>
        </w:rPr>
        <w:t>Matična številka: 5057272000</w:t>
      </w:r>
    </w:p>
    <w:p w14:paraId="38218BA9" w14:textId="77777777" w:rsidR="00433F9F" w:rsidRPr="00311633" w:rsidRDefault="00433F9F" w:rsidP="00433F9F">
      <w:pPr>
        <w:contextualSpacing/>
        <w:rPr>
          <w:rFonts w:ascii="Arial Narrow" w:hAnsi="Arial Narrow"/>
        </w:rPr>
      </w:pPr>
      <w:r w:rsidRPr="00311633">
        <w:rPr>
          <w:rFonts w:ascii="Arial Narrow" w:hAnsi="Arial Narrow"/>
        </w:rPr>
        <w:t>(v nadaljevanju: naročnik)</w:t>
      </w:r>
    </w:p>
    <w:p w14:paraId="79F79EAB" w14:textId="77777777" w:rsidR="00433F9F" w:rsidRPr="00311633" w:rsidRDefault="00433F9F" w:rsidP="00433F9F">
      <w:pPr>
        <w:ind w:left="360"/>
        <w:contextualSpacing/>
        <w:rPr>
          <w:rFonts w:ascii="Arial Narrow" w:hAnsi="Arial Narrow"/>
        </w:rPr>
      </w:pPr>
    </w:p>
    <w:p w14:paraId="2B8F02E1" w14:textId="77777777" w:rsidR="00433F9F" w:rsidRPr="00311633" w:rsidRDefault="00433F9F" w:rsidP="00433F9F">
      <w:pPr>
        <w:ind w:left="360"/>
        <w:contextualSpacing/>
        <w:rPr>
          <w:rFonts w:ascii="Arial Narrow" w:hAnsi="Arial Narrow"/>
        </w:rPr>
      </w:pPr>
      <w:r w:rsidRPr="00311633">
        <w:rPr>
          <w:rFonts w:ascii="Arial Narrow" w:hAnsi="Arial Narrow"/>
        </w:rPr>
        <w:t>in</w:t>
      </w:r>
    </w:p>
    <w:p w14:paraId="286E35DA" w14:textId="77777777" w:rsidR="00433F9F" w:rsidRPr="00311633" w:rsidRDefault="00433F9F" w:rsidP="00433F9F">
      <w:pPr>
        <w:ind w:left="360"/>
        <w:contextualSpacing/>
        <w:rPr>
          <w:rFonts w:ascii="Arial Narrow" w:hAnsi="Arial Narrow"/>
        </w:rPr>
      </w:pPr>
    </w:p>
    <w:p w14:paraId="2714A3F2" w14:textId="77777777" w:rsidR="00433F9F" w:rsidRPr="00311633" w:rsidRDefault="00433F9F" w:rsidP="00433F9F">
      <w:pPr>
        <w:contextualSpacing/>
        <w:rPr>
          <w:rFonts w:ascii="Arial Narrow" w:hAnsi="Arial Narrow" w:cs="Arial"/>
        </w:rPr>
      </w:pPr>
      <w:r w:rsidRPr="00311633">
        <w:rPr>
          <w:rFonts w:ascii="Arial Narrow" w:hAnsi="Arial Narrow"/>
        </w:rPr>
        <w:t xml:space="preserve">DOBAVITELJ: </w:t>
      </w:r>
      <w:r w:rsidRPr="00311633">
        <w:rPr>
          <w:rFonts w:ascii="Arial Narrow" w:hAnsi="Arial Narrow" w:cs="Arial"/>
        </w:rPr>
        <w:t xml:space="preserve">  </w:t>
      </w:r>
    </w:p>
    <w:p w14:paraId="5DE233C8" w14:textId="77777777" w:rsidR="00433F9F" w:rsidRPr="00311633" w:rsidRDefault="00433F9F" w:rsidP="00433F9F">
      <w:pPr>
        <w:contextualSpacing/>
        <w:rPr>
          <w:rFonts w:ascii="Arial Narrow" w:hAnsi="Arial Narrow" w:cs="Arial"/>
        </w:rPr>
      </w:pPr>
      <w:r w:rsidRPr="00311633">
        <w:rPr>
          <w:rFonts w:ascii="Arial Narrow" w:hAnsi="Arial Narrow" w:cs="Arial"/>
        </w:rPr>
        <w:t xml:space="preserve">                          </w:t>
      </w:r>
    </w:p>
    <w:p w14:paraId="49E97AB0" w14:textId="77777777" w:rsidR="00433F9F" w:rsidRPr="00311633" w:rsidRDefault="00433F9F" w:rsidP="00433F9F">
      <w:pPr>
        <w:ind w:left="360"/>
        <w:contextualSpacing/>
        <w:rPr>
          <w:rFonts w:ascii="Arial Narrow" w:hAnsi="Arial Narrow"/>
        </w:rPr>
      </w:pPr>
    </w:p>
    <w:p w14:paraId="1D149585" w14:textId="77777777" w:rsidR="00433F9F" w:rsidRPr="00311633" w:rsidRDefault="00433F9F" w:rsidP="00433F9F">
      <w:pPr>
        <w:contextualSpacing/>
        <w:rPr>
          <w:rFonts w:ascii="Arial Narrow" w:hAnsi="Arial Narrow"/>
        </w:rPr>
      </w:pPr>
      <w:r w:rsidRPr="00311633">
        <w:rPr>
          <w:rFonts w:ascii="Arial Narrow" w:hAnsi="Arial Narrow"/>
        </w:rPr>
        <w:t xml:space="preserve">ID za DDV: </w:t>
      </w:r>
    </w:p>
    <w:p w14:paraId="39B8D227" w14:textId="77777777" w:rsidR="00433F9F" w:rsidRPr="00311633" w:rsidRDefault="00433F9F" w:rsidP="00433F9F">
      <w:pPr>
        <w:contextualSpacing/>
        <w:rPr>
          <w:rFonts w:ascii="Arial Narrow" w:hAnsi="Arial Narrow"/>
        </w:rPr>
      </w:pPr>
      <w:r w:rsidRPr="00311633">
        <w:rPr>
          <w:rFonts w:ascii="Arial Narrow" w:hAnsi="Arial Narrow"/>
        </w:rPr>
        <w:t xml:space="preserve">Matična številka: </w:t>
      </w:r>
    </w:p>
    <w:p w14:paraId="0262FCE9" w14:textId="77777777" w:rsidR="00433F9F" w:rsidRPr="00311633" w:rsidRDefault="00433F9F" w:rsidP="00433F9F">
      <w:pPr>
        <w:contextualSpacing/>
        <w:rPr>
          <w:rFonts w:ascii="Arial Narrow" w:hAnsi="Arial Narrow"/>
        </w:rPr>
      </w:pPr>
      <w:r w:rsidRPr="00311633">
        <w:rPr>
          <w:rFonts w:ascii="Arial Narrow" w:hAnsi="Arial Narrow"/>
        </w:rPr>
        <w:t>(v nadaljevanju: dobavitelj)</w:t>
      </w:r>
    </w:p>
    <w:p w14:paraId="2A8D28D9" w14:textId="77777777" w:rsidR="00433F9F" w:rsidRPr="00311633" w:rsidRDefault="00433F9F" w:rsidP="00433F9F">
      <w:pPr>
        <w:contextualSpacing/>
        <w:rPr>
          <w:rFonts w:ascii="Arial Narrow" w:hAnsi="Arial Narrow"/>
        </w:rPr>
      </w:pPr>
    </w:p>
    <w:p w14:paraId="0464DB23" w14:textId="77777777" w:rsidR="00376496" w:rsidRPr="00311633" w:rsidRDefault="00376496" w:rsidP="00433F9F">
      <w:pPr>
        <w:contextualSpacing/>
        <w:rPr>
          <w:rFonts w:ascii="Arial Narrow" w:hAnsi="Arial Narrow"/>
        </w:rPr>
      </w:pPr>
      <w:r w:rsidRPr="00311633">
        <w:rPr>
          <w:rFonts w:ascii="Arial Narrow" w:hAnsi="Arial Narrow"/>
        </w:rPr>
        <w:t xml:space="preserve">(v nadaljevanju oba skupaj tudi: pogodbeni stranki) </w:t>
      </w:r>
    </w:p>
    <w:p w14:paraId="2C379114" w14:textId="77777777" w:rsidR="00376496" w:rsidRPr="00311633" w:rsidRDefault="00376496" w:rsidP="00433F9F">
      <w:pPr>
        <w:contextualSpacing/>
        <w:rPr>
          <w:rFonts w:ascii="Arial Narrow" w:hAnsi="Arial Narrow"/>
        </w:rPr>
      </w:pPr>
    </w:p>
    <w:p w14:paraId="6AC56B0E" w14:textId="77777777" w:rsidR="00433F9F" w:rsidRPr="00311633" w:rsidRDefault="00433F9F" w:rsidP="00433F9F">
      <w:pPr>
        <w:contextualSpacing/>
        <w:rPr>
          <w:rFonts w:ascii="Arial Narrow" w:hAnsi="Arial Narrow"/>
        </w:rPr>
      </w:pPr>
      <w:r w:rsidRPr="00311633">
        <w:rPr>
          <w:rFonts w:ascii="Arial Narrow" w:hAnsi="Arial Narrow"/>
        </w:rPr>
        <w:t>sklepata</w:t>
      </w:r>
    </w:p>
    <w:p w14:paraId="32A8DA2B" w14:textId="77777777" w:rsidR="00433F9F" w:rsidRPr="00311633" w:rsidRDefault="00433F9F" w:rsidP="00433F9F">
      <w:pPr>
        <w:tabs>
          <w:tab w:val="center" w:pos="4536"/>
          <w:tab w:val="right" w:pos="9072"/>
        </w:tabs>
        <w:rPr>
          <w:rFonts w:ascii="Arial Narrow" w:hAnsi="Arial Narrow" w:cs="Arial"/>
        </w:rPr>
      </w:pPr>
    </w:p>
    <w:p w14:paraId="12C6749F" w14:textId="26F95BBB" w:rsidR="00433F9F" w:rsidRPr="00D054DE" w:rsidRDefault="00433F9F" w:rsidP="00433F9F">
      <w:pPr>
        <w:jc w:val="center"/>
        <w:rPr>
          <w:rFonts w:ascii="Arial Narrow" w:hAnsi="Arial Narrow" w:cs="Arial"/>
          <w:b/>
        </w:rPr>
      </w:pPr>
      <w:r w:rsidRPr="00D054DE">
        <w:rPr>
          <w:rFonts w:ascii="Arial Narrow" w:hAnsi="Arial Narrow" w:cs="Arial"/>
          <w:b/>
        </w:rPr>
        <w:t xml:space="preserve">POGODBO O </w:t>
      </w:r>
      <w:r w:rsidR="008A6824" w:rsidRPr="008A6824">
        <w:rPr>
          <w:rFonts w:ascii="Arial Narrow" w:hAnsi="Arial Narrow"/>
          <w:b/>
          <w:caps/>
        </w:rPr>
        <w:t>NAKUP</w:t>
      </w:r>
      <w:r w:rsidR="008A6824">
        <w:rPr>
          <w:rFonts w:ascii="Arial Narrow" w:hAnsi="Arial Narrow"/>
          <w:b/>
          <w:caps/>
        </w:rPr>
        <w:t>U</w:t>
      </w:r>
      <w:r w:rsidR="008A6824" w:rsidRPr="008A6824">
        <w:rPr>
          <w:rFonts w:ascii="Arial Narrow" w:hAnsi="Arial Narrow"/>
          <w:b/>
          <w:caps/>
        </w:rPr>
        <w:t xml:space="preserve"> </w:t>
      </w:r>
      <w:r w:rsidR="00086A20">
        <w:rPr>
          <w:rFonts w:ascii="Arial Narrow" w:hAnsi="Arial Narrow"/>
          <w:b/>
          <w:caps/>
        </w:rPr>
        <w:t>ELEKTR</w:t>
      </w:r>
      <w:r w:rsidR="00747081">
        <w:rPr>
          <w:rFonts w:ascii="Arial Narrow" w:hAnsi="Arial Narrow"/>
          <w:b/>
          <w:caps/>
        </w:rPr>
        <w:t>O</w:t>
      </w:r>
      <w:r w:rsidR="00086A20">
        <w:rPr>
          <w:rFonts w:ascii="Arial Narrow" w:hAnsi="Arial Narrow"/>
          <w:b/>
          <w:caps/>
        </w:rPr>
        <w:t>D ZA DEFIBRILATOR</w:t>
      </w:r>
      <w:r w:rsidR="008A6824" w:rsidRPr="00D054DE">
        <w:rPr>
          <w:rFonts w:ascii="Arial Narrow" w:hAnsi="Arial Narrow" w:cs="Arial"/>
          <w:b/>
        </w:rPr>
        <w:t xml:space="preserve"> </w:t>
      </w:r>
      <w:r w:rsidR="008267CB" w:rsidRPr="00D054DE">
        <w:rPr>
          <w:rFonts w:ascii="Arial Narrow" w:hAnsi="Arial Narrow" w:cs="Arial"/>
          <w:b/>
        </w:rPr>
        <w:t>za sklop _____</w:t>
      </w:r>
    </w:p>
    <w:p w14:paraId="6274B8CC" w14:textId="77777777" w:rsidR="00376496" w:rsidRPr="00D054DE" w:rsidRDefault="00376496" w:rsidP="00433F9F">
      <w:pPr>
        <w:jc w:val="center"/>
        <w:rPr>
          <w:rFonts w:ascii="Arial Narrow" w:hAnsi="Arial Narrow"/>
          <w:b/>
        </w:rPr>
      </w:pPr>
      <w:r w:rsidRPr="00D054DE">
        <w:rPr>
          <w:rFonts w:ascii="Arial Narrow" w:hAnsi="Arial Narrow"/>
          <w:b/>
        </w:rPr>
        <w:t>(v nadaljevanju: pogodba)</w:t>
      </w:r>
    </w:p>
    <w:p w14:paraId="32E25D6D" w14:textId="77777777" w:rsidR="00433F9F" w:rsidRPr="00311633" w:rsidRDefault="00433F9F" w:rsidP="00433F9F">
      <w:pPr>
        <w:rPr>
          <w:rFonts w:ascii="Arial Narrow" w:hAnsi="Arial Narrow"/>
        </w:rPr>
      </w:pPr>
    </w:p>
    <w:p w14:paraId="3126E6FB" w14:textId="77777777" w:rsidR="00433F9F" w:rsidRPr="000E2ECD" w:rsidRDefault="00433F9F" w:rsidP="007B2808">
      <w:pPr>
        <w:numPr>
          <w:ilvl w:val="1"/>
          <w:numId w:val="14"/>
        </w:numPr>
        <w:tabs>
          <w:tab w:val="left" w:pos="284"/>
        </w:tabs>
        <w:ind w:left="284" w:hanging="284"/>
        <w:jc w:val="center"/>
        <w:rPr>
          <w:rFonts w:ascii="Arial Narrow" w:hAnsi="Arial Narrow"/>
          <w:b/>
        </w:rPr>
      </w:pPr>
      <w:r w:rsidRPr="000E2ECD">
        <w:rPr>
          <w:rFonts w:ascii="Arial Narrow" w:hAnsi="Arial Narrow"/>
          <w:b/>
        </w:rPr>
        <w:t>člen</w:t>
      </w:r>
    </w:p>
    <w:p w14:paraId="3C77F07E" w14:textId="77777777" w:rsidR="00433F9F" w:rsidRPr="00311633" w:rsidRDefault="00433F9F" w:rsidP="00433F9F">
      <w:pPr>
        <w:tabs>
          <w:tab w:val="left" w:pos="993"/>
          <w:tab w:val="left" w:pos="1560"/>
        </w:tabs>
        <w:ind w:left="1440"/>
        <w:jc w:val="both"/>
        <w:rPr>
          <w:rFonts w:ascii="Arial Narrow" w:hAnsi="Arial Narrow"/>
          <w:b/>
        </w:rPr>
      </w:pPr>
    </w:p>
    <w:p w14:paraId="6051EC49" w14:textId="4DB70775" w:rsidR="00433F9F" w:rsidRPr="00311633" w:rsidRDefault="00433F9F" w:rsidP="00083BD8">
      <w:pPr>
        <w:spacing w:line="260" w:lineRule="atLeast"/>
        <w:contextualSpacing/>
        <w:jc w:val="both"/>
        <w:rPr>
          <w:rFonts w:ascii="Arial Narrow" w:eastAsia="Calibri" w:hAnsi="Arial Narrow"/>
        </w:rPr>
      </w:pPr>
      <w:r w:rsidRPr="00311633">
        <w:rPr>
          <w:rFonts w:ascii="Arial Narrow" w:eastAsia="Calibri" w:hAnsi="Arial Narrow"/>
        </w:rPr>
        <w:t>Pogodba se sklepa na podlagi izvedenega</w:t>
      </w:r>
      <w:r w:rsidR="008267CB" w:rsidRPr="00311633">
        <w:rPr>
          <w:rFonts w:ascii="Arial Narrow" w:eastAsia="Calibri" w:hAnsi="Arial Narrow"/>
        </w:rPr>
        <w:t xml:space="preserve"> </w:t>
      </w:r>
      <w:r w:rsidR="009A3EFA">
        <w:rPr>
          <w:rFonts w:ascii="Arial Narrow" w:eastAsia="Calibri" w:hAnsi="Arial Narrow"/>
        </w:rPr>
        <w:t>postopka javnega naročanja</w:t>
      </w:r>
      <w:r w:rsidRPr="00311633">
        <w:rPr>
          <w:rFonts w:ascii="Arial Narrow" w:eastAsia="Calibri" w:hAnsi="Arial Narrow"/>
        </w:rPr>
        <w:t xml:space="preserve">, objavljenega na Portalu javnih naročil </w:t>
      </w:r>
      <w:r w:rsidR="00376496" w:rsidRPr="00311633">
        <w:rPr>
          <w:rFonts w:ascii="Arial Narrow" w:eastAsia="Calibri" w:hAnsi="Arial Narrow"/>
        </w:rPr>
        <w:t>pod št. _____________</w:t>
      </w:r>
      <w:r w:rsidRPr="00311633">
        <w:rPr>
          <w:rFonts w:ascii="Arial Narrow" w:eastAsia="Calibri" w:hAnsi="Arial Narrow"/>
        </w:rPr>
        <w:t xml:space="preserve">in </w:t>
      </w:r>
      <w:proofErr w:type="spellStart"/>
      <w:r w:rsidRPr="00311633">
        <w:rPr>
          <w:rFonts w:ascii="Arial Narrow" w:eastAsia="Calibri" w:hAnsi="Arial Narrow"/>
        </w:rPr>
        <w:t>eJN</w:t>
      </w:r>
      <w:proofErr w:type="spellEnd"/>
      <w:r w:rsidRPr="00311633">
        <w:rPr>
          <w:rFonts w:ascii="Arial Narrow" w:eastAsia="Calibri" w:hAnsi="Arial Narrow"/>
        </w:rPr>
        <w:t xml:space="preserve">  dne ________________</w:t>
      </w:r>
      <w:r w:rsidR="00376496" w:rsidRPr="00311633">
        <w:rPr>
          <w:rFonts w:ascii="Arial Narrow" w:eastAsia="Calibri" w:hAnsi="Arial Narrow"/>
        </w:rPr>
        <w:t xml:space="preserve"> (v nadaljevanju: javno naročilo)</w:t>
      </w:r>
      <w:r w:rsidRPr="00311633">
        <w:rPr>
          <w:rFonts w:ascii="Arial Narrow" w:eastAsia="Calibri" w:hAnsi="Arial Narrow"/>
        </w:rPr>
        <w:t>.</w:t>
      </w:r>
    </w:p>
    <w:p w14:paraId="41E2968B" w14:textId="77777777" w:rsidR="00433F9F" w:rsidRPr="00311633" w:rsidRDefault="00433F9F" w:rsidP="00433F9F">
      <w:pPr>
        <w:tabs>
          <w:tab w:val="left" w:pos="993"/>
          <w:tab w:val="left" w:pos="1560"/>
        </w:tabs>
        <w:ind w:left="1440"/>
        <w:jc w:val="both"/>
        <w:rPr>
          <w:rFonts w:ascii="Arial Narrow" w:hAnsi="Arial Narrow"/>
          <w:b/>
        </w:rPr>
      </w:pPr>
    </w:p>
    <w:p w14:paraId="2CB62D29" w14:textId="4971C6B9" w:rsidR="00433F9F" w:rsidRPr="00086A20" w:rsidRDefault="00433F9F" w:rsidP="00083BD8">
      <w:pPr>
        <w:tabs>
          <w:tab w:val="left" w:pos="993"/>
          <w:tab w:val="left" w:pos="1560"/>
        </w:tabs>
        <w:spacing w:line="260" w:lineRule="atLeast"/>
        <w:contextualSpacing/>
        <w:jc w:val="both"/>
        <w:rPr>
          <w:rFonts w:ascii="Arial Narrow" w:hAnsi="Arial Narrow"/>
          <w:b/>
          <w:spacing w:val="-6"/>
          <w:kern w:val="20"/>
          <w:lang w:eastAsia="x-none"/>
        </w:rPr>
      </w:pPr>
      <w:r w:rsidRPr="00311633">
        <w:rPr>
          <w:rFonts w:ascii="Arial Narrow" w:eastAsia="Calibri" w:hAnsi="Arial Narrow"/>
        </w:rPr>
        <w:t>Predmet te pogodb</w:t>
      </w:r>
      <w:r w:rsidR="008267CB" w:rsidRPr="00311633">
        <w:rPr>
          <w:rFonts w:ascii="Arial Narrow" w:eastAsia="Calibri" w:hAnsi="Arial Narrow"/>
        </w:rPr>
        <w:t xml:space="preserve">e je dobava </w:t>
      </w:r>
      <w:r w:rsidR="00086A20">
        <w:rPr>
          <w:rFonts w:ascii="Arial Narrow" w:eastAsia="Calibri" w:hAnsi="Arial Narrow"/>
        </w:rPr>
        <w:t xml:space="preserve">elektrod za </w:t>
      </w:r>
      <w:proofErr w:type="spellStart"/>
      <w:r w:rsidR="00086A20">
        <w:rPr>
          <w:rFonts w:ascii="Arial Narrow" w:eastAsia="Calibri" w:hAnsi="Arial Narrow"/>
        </w:rPr>
        <w:t>defibrilator</w:t>
      </w:r>
      <w:proofErr w:type="spellEnd"/>
      <w:r w:rsidRPr="00311633">
        <w:rPr>
          <w:rFonts w:ascii="Arial Narrow" w:eastAsia="Calibri" w:hAnsi="Arial Narrow"/>
        </w:rPr>
        <w:t xml:space="preserve"> </w:t>
      </w:r>
      <w:r w:rsidR="00376496" w:rsidRPr="00311633">
        <w:rPr>
          <w:rFonts w:ascii="Arial Narrow" w:eastAsia="Calibri" w:hAnsi="Arial Narrow"/>
        </w:rPr>
        <w:t xml:space="preserve">(v nadaljevanju: blago) </w:t>
      </w:r>
      <w:r w:rsidRPr="00311633">
        <w:rPr>
          <w:rFonts w:ascii="Arial Narrow" w:eastAsia="Calibri" w:hAnsi="Arial Narrow"/>
        </w:rPr>
        <w:t>v skladu s ponudbo dobavitelja št. ________ z dne __________ (v nadaljevanj</w:t>
      </w:r>
      <w:r w:rsidR="008267CB" w:rsidRPr="00311633">
        <w:rPr>
          <w:rFonts w:ascii="Arial Narrow" w:eastAsia="Calibri" w:hAnsi="Arial Narrow"/>
        </w:rPr>
        <w:t>u: ponudba</w:t>
      </w:r>
      <w:r w:rsidR="00376496" w:rsidRPr="00311633">
        <w:rPr>
          <w:rFonts w:ascii="Arial Narrow" w:eastAsia="Calibri" w:hAnsi="Arial Narrow"/>
        </w:rPr>
        <w:t xml:space="preserve"> ali ponudbena dokumentacija</w:t>
      </w:r>
      <w:r w:rsidR="008267CB" w:rsidRPr="00311633">
        <w:rPr>
          <w:rFonts w:ascii="Arial Narrow" w:eastAsia="Calibri" w:hAnsi="Arial Narrow"/>
        </w:rPr>
        <w:t>)</w:t>
      </w:r>
      <w:r w:rsidR="00376496" w:rsidRPr="00311633">
        <w:rPr>
          <w:rFonts w:ascii="Arial Narrow" w:eastAsia="Calibri" w:hAnsi="Arial Narrow"/>
        </w:rPr>
        <w:t xml:space="preserve"> po priloženem </w:t>
      </w:r>
      <w:r w:rsidRPr="00311633">
        <w:rPr>
          <w:rFonts w:ascii="Arial Narrow" w:hAnsi="Arial Narrow"/>
          <w:spacing w:val="-6"/>
          <w:kern w:val="20"/>
          <w:lang w:val="x-none" w:eastAsia="x-none"/>
        </w:rPr>
        <w:t xml:space="preserve">obrazcu predračuna </w:t>
      </w:r>
      <w:r w:rsidRPr="00311633">
        <w:rPr>
          <w:rFonts w:ascii="Arial Narrow" w:hAnsi="Arial Narrow"/>
          <w:b/>
          <w:spacing w:val="-6"/>
          <w:kern w:val="20"/>
          <w:lang w:val="x-none" w:eastAsia="x-none"/>
        </w:rPr>
        <w:t>845080</w:t>
      </w:r>
      <w:r w:rsidR="002730AD" w:rsidRPr="00311633">
        <w:rPr>
          <w:rFonts w:ascii="Arial Narrow" w:hAnsi="Arial Narrow"/>
          <w:b/>
          <w:spacing w:val="-6"/>
          <w:kern w:val="20"/>
          <w:lang w:eastAsia="x-none"/>
        </w:rPr>
        <w:t>11</w:t>
      </w:r>
      <w:r w:rsidR="007F75C6" w:rsidRPr="00311633">
        <w:rPr>
          <w:rFonts w:ascii="Arial Narrow" w:hAnsi="Arial Narrow"/>
          <w:b/>
          <w:spacing w:val="-6"/>
          <w:kern w:val="20"/>
          <w:lang w:eastAsia="x-none"/>
        </w:rPr>
        <w:t>8</w:t>
      </w:r>
      <w:r w:rsidR="002730AD" w:rsidRPr="00311633">
        <w:rPr>
          <w:rFonts w:ascii="Arial Narrow" w:hAnsi="Arial Narrow"/>
          <w:b/>
          <w:spacing w:val="-6"/>
          <w:kern w:val="20"/>
          <w:lang w:eastAsia="x-none"/>
        </w:rPr>
        <w:t>-</w:t>
      </w:r>
      <w:r w:rsidR="00086A20">
        <w:rPr>
          <w:rFonts w:ascii="Arial Narrow" w:hAnsi="Arial Narrow"/>
          <w:b/>
          <w:spacing w:val="-6"/>
          <w:kern w:val="20"/>
          <w:lang w:eastAsia="x-none"/>
        </w:rPr>
        <w:t>149</w:t>
      </w:r>
      <w:r w:rsidRPr="00086A20">
        <w:rPr>
          <w:rFonts w:ascii="Arial Narrow" w:hAnsi="Arial Narrow"/>
          <w:b/>
          <w:spacing w:val="-6"/>
          <w:kern w:val="20"/>
          <w:lang w:eastAsia="x-none"/>
        </w:rPr>
        <w:t>-2</w:t>
      </w:r>
      <w:r w:rsidR="007F75C6" w:rsidRPr="00086A20">
        <w:rPr>
          <w:rFonts w:ascii="Arial Narrow" w:hAnsi="Arial Narrow"/>
          <w:b/>
          <w:spacing w:val="-6"/>
          <w:kern w:val="20"/>
          <w:lang w:eastAsia="x-none"/>
        </w:rPr>
        <w:t>3</w:t>
      </w:r>
      <w:r w:rsidRPr="00086A20">
        <w:rPr>
          <w:rFonts w:ascii="Arial Narrow" w:hAnsi="Arial Narrow"/>
          <w:b/>
          <w:spacing w:val="-6"/>
          <w:kern w:val="20"/>
          <w:lang w:eastAsia="x-none"/>
        </w:rPr>
        <w:t>_001</w:t>
      </w:r>
      <w:r w:rsidRPr="00086A20">
        <w:rPr>
          <w:rFonts w:ascii="Arial Narrow" w:hAnsi="Arial Narrow"/>
          <w:spacing w:val="-6"/>
          <w:kern w:val="20"/>
          <w:lang w:val="x-none" w:eastAsia="x-none"/>
        </w:rPr>
        <w:t xml:space="preserve"> v skupni</w:t>
      </w:r>
      <w:r w:rsidRPr="00086A20">
        <w:rPr>
          <w:rFonts w:ascii="Arial Narrow" w:hAnsi="Arial Narrow"/>
          <w:spacing w:val="-6"/>
          <w:kern w:val="20"/>
          <w:lang w:eastAsia="x-none"/>
        </w:rPr>
        <w:t xml:space="preserve"> </w:t>
      </w:r>
      <w:r w:rsidR="00376496" w:rsidRPr="00086A20">
        <w:rPr>
          <w:rFonts w:ascii="Arial Narrow" w:hAnsi="Arial Narrow"/>
          <w:spacing w:val="-6"/>
          <w:kern w:val="20"/>
          <w:lang w:eastAsia="x-none"/>
        </w:rPr>
        <w:t xml:space="preserve">okvirni </w:t>
      </w:r>
      <w:r w:rsidRPr="00086A20">
        <w:rPr>
          <w:rFonts w:ascii="Arial Narrow" w:hAnsi="Arial Narrow"/>
          <w:spacing w:val="-6"/>
          <w:kern w:val="20"/>
          <w:lang w:eastAsia="x-none"/>
        </w:rPr>
        <w:t>vrednosti</w:t>
      </w:r>
      <w:r w:rsidRPr="00086A20">
        <w:rPr>
          <w:rFonts w:ascii="Arial Narrow" w:hAnsi="Arial Narrow"/>
          <w:b/>
          <w:spacing w:val="-6"/>
          <w:kern w:val="20"/>
          <w:lang w:eastAsia="x-none"/>
        </w:rPr>
        <w:t xml:space="preserve"> </w:t>
      </w:r>
      <w:r w:rsidRPr="00086A20">
        <w:rPr>
          <w:rFonts w:ascii="Arial Narrow" w:hAnsi="Arial Narrow"/>
          <w:b/>
          <w:spacing w:val="-6"/>
          <w:kern w:val="20"/>
          <w:lang w:val="x-none" w:eastAsia="x-none"/>
        </w:rPr>
        <w:t>___________________</w:t>
      </w:r>
      <w:r w:rsidRPr="00086A20">
        <w:rPr>
          <w:rFonts w:ascii="Arial Narrow" w:hAnsi="Arial Narrow"/>
          <w:spacing w:val="-6"/>
          <w:kern w:val="20"/>
          <w:lang w:val="x-none" w:eastAsia="x-none"/>
        </w:rPr>
        <w:t>EUR</w:t>
      </w:r>
      <w:r w:rsidR="00666D7A" w:rsidRPr="00086A20">
        <w:rPr>
          <w:rFonts w:ascii="Arial Narrow" w:hAnsi="Arial Narrow"/>
          <w:spacing w:val="-6"/>
          <w:kern w:val="20"/>
          <w:lang w:eastAsia="x-none"/>
        </w:rPr>
        <w:t xml:space="preserve"> brez</w:t>
      </w:r>
      <w:r w:rsidRPr="00086A20">
        <w:rPr>
          <w:rFonts w:ascii="Arial Narrow" w:hAnsi="Arial Narrow"/>
          <w:spacing w:val="-6"/>
          <w:kern w:val="20"/>
          <w:lang w:val="x-none" w:eastAsia="x-none"/>
        </w:rPr>
        <w:t xml:space="preserve">  DDV</w:t>
      </w:r>
      <w:r w:rsidR="00666D7A" w:rsidRPr="00086A20">
        <w:rPr>
          <w:rFonts w:ascii="Arial Narrow" w:hAnsi="Arial Narrow"/>
          <w:spacing w:val="-6"/>
          <w:kern w:val="20"/>
          <w:lang w:eastAsia="x-none"/>
        </w:rPr>
        <w:t xml:space="preserve"> oz</w:t>
      </w:r>
      <w:r w:rsidRPr="00086A20">
        <w:rPr>
          <w:rFonts w:ascii="Arial Narrow" w:hAnsi="Arial Narrow"/>
          <w:spacing w:val="-6"/>
          <w:kern w:val="20"/>
          <w:lang w:eastAsia="x-none"/>
        </w:rPr>
        <w:t>.</w:t>
      </w:r>
      <w:r w:rsidR="00666D7A" w:rsidRPr="00086A20">
        <w:rPr>
          <w:rFonts w:ascii="Arial Narrow" w:hAnsi="Arial Narrow"/>
          <w:spacing w:val="-6"/>
          <w:kern w:val="20"/>
          <w:lang w:eastAsia="x-none"/>
        </w:rPr>
        <w:t xml:space="preserve"> _________________ z DDV.</w:t>
      </w:r>
    </w:p>
    <w:p w14:paraId="63EF4F7D" w14:textId="77777777" w:rsidR="00433F9F" w:rsidRPr="00311633" w:rsidRDefault="00433F9F" w:rsidP="00433F9F">
      <w:pPr>
        <w:ind w:right="23"/>
        <w:jc w:val="both"/>
        <w:rPr>
          <w:rFonts w:ascii="Arial Narrow" w:hAnsi="Arial Narrow"/>
          <w:spacing w:val="-6"/>
          <w:kern w:val="20"/>
          <w:lang w:val="x-none" w:eastAsia="x-none"/>
        </w:rPr>
      </w:pPr>
    </w:p>
    <w:p w14:paraId="6EC96731"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3F88BB83" w14:textId="77777777" w:rsidR="00433F9F" w:rsidRPr="00311633" w:rsidRDefault="00433F9F" w:rsidP="00433F9F">
      <w:pPr>
        <w:tabs>
          <w:tab w:val="left" w:pos="993"/>
          <w:tab w:val="left" w:pos="1560"/>
        </w:tabs>
        <w:ind w:left="360"/>
        <w:jc w:val="both"/>
        <w:rPr>
          <w:rFonts w:ascii="Arial Narrow" w:hAnsi="Arial Narrow"/>
          <w:b/>
        </w:rPr>
      </w:pPr>
    </w:p>
    <w:p w14:paraId="534ED46B" w14:textId="77777777" w:rsidR="00185FA7" w:rsidRPr="00311633" w:rsidRDefault="00185FA7" w:rsidP="00185FA7">
      <w:pPr>
        <w:jc w:val="both"/>
        <w:rPr>
          <w:rFonts w:ascii="Arial Narrow" w:hAnsi="Arial Narrow" w:cs="Calibri"/>
        </w:rPr>
      </w:pPr>
      <w:r w:rsidRPr="00311633">
        <w:rPr>
          <w:rFonts w:ascii="Arial Narrow" w:hAnsi="Arial Narrow" w:cs="Calibri"/>
        </w:rPr>
        <w:t xml:space="preserve">Naročnik si pridržuje pravico, da bo naročil samo določeno količino blaga, saj je količina v trenutku sklepanja te pogodbe objektivno neugotovljiva za celotno obdobje 36 mesecev, zato si pridržuje pravico, da bo naročal blago samo takrat, ko ga bo potreboval. Glede na količino, predvideno v ponudbi in dokumentaciji v zvezi z oddajo javnega naročila (v nadaljevanju tudi: razpisna dokumentacija), naročnik ocenjuje povečanje količine do 30%, </w:t>
      </w:r>
      <w:r>
        <w:rPr>
          <w:rFonts w:ascii="Arial Narrow" w:hAnsi="Arial Narrow" w:cs="Calibri"/>
        </w:rPr>
        <w:t>če</w:t>
      </w:r>
      <w:r w:rsidRPr="00311633">
        <w:rPr>
          <w:rFonts w:ascii="Arial Narrow" w:hAnsi="Arial Narrow" w:cs="Calibri"/>
        </w:rPr>
        <w:t xml:space="preserve"> </w:t>
      </w:r>
      <w:r w:rsidRPr="00311633">
        <w:rPr>
          <w:rFonts w:ascii="Arial Narrow" w:hAnsi="Arial Narrow" w:cs="Calibri"/>
        </w:rPr>
        <w:lastRenderedPageBreak/>
        <w:t>bi se ugotovilo, da je potreba po blagu večja od sprva predvidene količine.</w:t>
      </w:r>
      <w:r w:rsidRPr="00D054DE">
        <w:rPr>
          <w:rFonts w:ascii="Arial Narrow" w:hAnsi="Arial Narrow"/>
        </w:rPr>
        <w:t xml:space="preserve"> </w:t>
      </w:r>
      <w:r w:rsidRPr="00311633">
        <w:rPr>
          <w:rFonts w:ascii="Arial Narrow" w:hAnsi="Arial Narrow" w:cs="Calibri"/>
        </w:rPr>
        <w:t>Pogodbeni stranki sta soglasni, da so vse količine iz razpisne dokumentacije in ponudbe okvirne in bo naročnik blago v času trajanja pogodbe naročal gl</w:t>
      </w:r>
      <w:r w:rsidRPr="000E2ECD">
        <w:rPr>
          <w:rFonts w:ascii="Arial Narrow" w:hAnsi="Arial Narrow" w:cs="Calibri"/>
        </w:rPr>
        <w:t>ede na njegove dejanske potrebe. Naročnik se tako ne zavezuje, da bo naročal vse blago, ki je bilo del razpisne dokumentacije in ponudbe dobavitelja in iz naslova takega odstopanja naročnik ne more trpeti nobenih negativnih stroškovnih posledic. Dobavitelj</w:t>
      </w:r>
      <w:r w:rsidRPr="00311633">
        <w:rPr>
          <w:rFonts w:ascii="Arial Narrow" w:hAnsi="Arial Narrow" w:cs="Calibri"/>
        </w:rPr>
        <w:t xml:space="preserve">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24A4CF28" w14:textId="77777777" w:rsidR="00185FA7" w:rsidRDefault="00185FA7" w:rsidP="00433F9F">
      <w:pPr>
        <w:tabs>
          <w:tab w:val="left" w:pos="993"/>
          <w:tab w:val="left" w:pos="1560"/>
        </w:tabs>
        <w:jc w:val="both"/>
        <w:rPr>
          <w:rFonts w:ascii="Arial Narrow" w:hAnsi="Arial Narrow"/>
        </w:rPr>
      </w:pPr>
    </w:p>
    <w:p w14:paraId="7B8E5C0A" w14:textId="6581295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Cene </w:t>
      </w:r>
      <w:r w:rsidR="00376496" w:rsidRPr="00311633">
        <w:rPr>
          <w:rFonts w:ascii="Arial Narrow" w:hAnsi="Arial Narrow"/>
        </w:rPr>
        <w:t>na enoto so</w:t>
      </w:r>
      <w:r w:rsidR="00185FA7">
        <w:rPr>
          <w:rFonts w:ascii="Arial Narrow" w:hAnsi="Arial Narrow"/>
        </w:rPr>
        <w:t xml:space="preserve"> prvo leto, šteto od dneva sklenitve pogodbe,</w:t>
      </w:r>
      <w:r w:rsidR="00376496" w:rsidRPr="00311633">
        <w:rPr>
          <w:rFonts w:ascii="Arial Narrow" w:hAnsi="Arial Narrow"/>
        </w:rPr>
        <w:t xml:space="preserve"> fiksne</w:t>
      </w:r>
      <w:r w:rsidR="00185FA7">
        <w:rPr>
          <w:rFonts w:ascii="Arial Narrow" w:hAnsi="Arial Narrow"/>
        </w:rPr>
        <w:t>,</w:t>
      </w:r>
      <w:r w:rsidR="00376496" w:rsidRPr="00311633">
        <w:rPr>
          <w:rFonts w:ascii="Arial Narrow" w:hAnsi="Arial Narrow"/>
        </w:rPr>
        <w:t xml:space="preserve"> razen v primerih izrecno opredeljenih v </w:t>
      </w:r>
      <w:r w:rsidR="00185FA7">
        <w:rPr>
          <w:rFonts w:ascii="Arial Narrow" w:hAnsi="Arial Narrow"/>
        </w:rPr>
        <w:t>nadaljevanju te pogodbe</w:t>
      </w:r>
      <w:r w:rsidRPr="00311633">
        <w:rPr>
          <w:rFonts w:ascii="Arial Narrow" w:hAnsi="Arial Narrow"/>
        </w:rPr>
        <w:t>.</w:t>
      </w:r>
      <w:r w:rsidR="00185FA7">
        <w:rPr>
          <w:rFonts w:ascii="Arial Narrow" w:hAnsi="Arial Narrow"/>
        </w:rPr>
        <w:t xml:space="preserve"> Po preteku navedenega obdobja se lahko valorizirajo v skladu z določili </w:t>
      </w:r>
      <w:r w:rsidR="00185FA7" w:rsidRPr="00185FA7">
        <w:rPr>
          <w:rFonts w:ascii="Arial Narrow" w:hAnsi="Arial Narrow"/>
        </w:rPr>
        <w:t>Pravilnik</w:t>
      </w:r>
      <w:r w:rsidR="00185FA7">
        <w:rPr>
          <w:rFonts w:ascii="Arial Narrow" w:hAnsi="Arial Narrow"/>
        </w:rPr>
        <w:t>a</w:t>
      </w:r>
      <w:r w:rsidR="00185FA7" w:rsidRPr="00185FA7">
        <w:rPr>
          <w:rFonts w:ascii="Arial Narrow" w:hAnsi="Arial Narrow"/>
        </w:rPr>
        <w:t xml:space="preserve"> o načinih valorizacije denarnih obveznosti, ki jih v večletnih pogodbah dogovarjajo pravne osebe javnega sektorja (Uradni list RS, št. 1/04)</w:t>
      </w:r>
      <w:r w:rsidR="00185FA7">
        <w:rPr>
          <w:rFonts w:ascii="Arial Narrow" w:hAnsi="Arial Narrow"/>
        </w:rPr>
        <w:t xml:space="preserve">. Pri tem se uporabi indeks </w:t>
      </w:r>
      <w:r w:rsidR="00185FA7" w:rsidRPr="00185FA7">
        <w:rPr>
          <w:rFonts w:ascii="Arial Narrow" w:hAnsi="Arial Narrow"/>
        </w:rPr>
        <w:t>cen</w:t>
      </w:r>
      <w:r w:rsidR="00107C1C">
        <w:rPr>
          <w:rFonts w:ascii="Arial Narrow" w:hAnsi="Arial Narrow"/>
        </w:rPr>
        <w:t xml:space="preserve"> življenjskih potrebščin</w:t>
      </w:r>
      <w:r w:rsidR="00185FA7" w:rsidRPr="00185FA7">
        <w:rPr>
          <w:rFonts w:ascii="Arial Narrow" w:hAnsi="Arial Narrow"/>
        </w:rPr>
        <w:t>, ki ga uradno objavlja Statistični urad Republike Slovenije</w:t>
      </w:r>
      <w:r w:rsidR="00185FA7">
        <w:rPr>
          <w:rFonts w:ascii="Arial Narrow" w:hAnsi="Arial Narrow"/>
        </w:rPr>
        <w:t>.</w:t>
      </w:r>
      <w:r w:rsidR="00185FA7" w:rsidRPr="00185FA7">
        <w:t xml:space="preserve"> </w:t>
      </w:r>
      <w:r w:rsidR="00185FA7" w:rsidRPr="00185FA7">
        <w:rPr>
          <w:rFonts w:ascii="Arial Narrow" w:hAnsi="Arial Narrow"/>
        </w:rPr>
        <w:t xml:space="preserve">Cene se lahko v skladu z 8. členom navedenega pravilnika po preteku obdobja iz prvega stavka tega </w:t>
      </w:r>
      <w:r w:rsidR="00185FA7">
        <w:rPr>
          <w:rFonts w:ascii="Arial Narrow" w:hAnsi="Arial Narrow"/>
        </w:rPr>
        <w:t xml:space="preserve">odstavka </w:t>
      </w:r>
      <w:r w:rsidR="00185FA7" w:rsidRPr="00185FA7">
        <w:rPr>
          <w:rFonts w:ascii="Arial Narrow" w:hAnsi="Arial Narrow"/>
        </w:rPr>
        <w:t>tudi znižajo</w:t>
      </w:r>
      <w:r w:rsidR="00185FA7">
        <w:rPr>
          <w:rFonts w:ascii="Arial Narrow" w:hAnsi="Arial Narrow"/>
        </w:rPr>
        <w:t>.</w:t>
      </w:r>
    </w:p>
    <w:p w14:paraId="1F6DE877" w14:textId="77777777" w:rsidR="00433F9F" w:rsidRPr="00311633" w:rsidRDefault="00433F9F" w:rsidP="00433F9F">
      <w:pPr>
        <w:tabs>
          <w:tab w:val="left" w:pos="993"/>
          <w:tab w:val="left" w:pos="1560"/>
        </w:tabs>
        <w:jc w:val="both"/>
        <w:rPr>
          <w:rFonts w:ascii="Arial Narrow" w:hAnsi="Arial Narrow"/>
        </w:rPr>
      </w:pPr>
    </w:p>
    <w:p w14:paraId="5507B735" w14:textId="77777777" w:rsidR="00433F9F" w:rsidRPr="00311633" w:rsidRDefault="00433F9F" w:rsidP="00433F9F">
      <w:pPr>
        <w:tabs>
          <w:tab w:val="left" w:pos="993"/>
          <w:tab w:val="left" w:pos="1560"/>
        </w:tabs>
        <w:jc w:val="both"/>
        <w:rPr>
          <w:rFonts w:ascii="Arial Narrow" w:hAnsi="Arial Narrow" w:cs="Arial"/>
        </w:rPr>
      </w:pPr>
      <w:r w:rsidRPr="00311633">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p>
    <w:p w14:paraId="240C5E12" w14:textId="77777777" w:rsidR="00433F9F" w:rsidRPr="00311633" w:rsidRDefault="00433F9F" w:rsidP="00433F9F">
      <w:pPr>
        <w:tabs>
          <w:tab w:val="left" w:pos="993"/>
          <w:tab w:val="left" w:pos="1560"/>
        </w:tabs>
        <w:jc w:val="both"/>
        <w:rPr>
          <w:rFonts w:ascii="Arial Narrow" w:hAnsi="Arial Narrow"/>
        </w:rPr>
      </w:pPr>
    </w:p>
    <w:p w14:paraId="4F23AABB" w14:textId="77777777" w:rsidR="008867F4" w:rsidRPr="00311633" w:rsidRDefault="008867F4" w:rsidP="00433F9F">
      <w:pPr>
        <w:tabs>
          <w:tab w:val="left" w:pos="993"/>
          <w:tab w:val="left" w:pos="1560"/>
        </w:tabs>
        <w:jc w:val="both"/>
        <w:rPr>
          <w:rFonts w:ascii="Arial Narrow" w:hAnsi="Arial Narrow"/>
        </w:rPr>
      </w:pPr>
    </w:p>
    <w:p w14:paraId="26599AF5"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569A665E" w14:textId="77777777" w:rsidR="00433F9F" w:rsidRPr="00311633" w:rsidRDefault="00433F9F" w:rsidP="00433F9F">
      <w:pPr>
        <w:tabs>
          <w:tab w:val="left" w:pos="993"/>
          <w:tab w:val="left" w:pos="1560"/>
        </w:tabs>
        <w:ind w:left="360"/>
        <w:jc w:val="both"/>
        <w:rPr>
          <w:rFonts w:ascii="Arial Narrow" w:hAnsi="Arial Narrow"/>
          <w:b/>
        </w:rPr>
      </w:pPr>
    </w:p>
    <w:p w14:paraId="7C561B48" w14:textId="77777777" w:rsidR="00433F9F" w:rsidRPr="00311633" w:rsidRDefault="00433F9F" w:rsidP="00433F9F">
      <w:pPr>
        <w:jc w:val="both"/>
        <w:rPr>
          <w:rFonts w:ascii="Arial Narrow" w:hAnsi="Arial Narrow"/>
          <w:b/>
          <w:u w:val="single"/>
        </w:rPr>
      </w:pPr>
      <w:r w:rsidRPr="00311633">
        <w:rPr>
          <w:rFonts w:ascii="Arial Narrow" w:hAnsi="Arial Narrow"/>
          <w:b/>
          <w:u w:val="single"/>
        </w:rPr>
        <w:t>Dobavitelj najkasneje</w:t>
      </w:r>
      <w:r w:rsidRPr="00311633">
        <w:rPr>
          <w:rFonts w:ascii="Arial Narrow" w:hAnsi="Arial Narrow"/>
          <w:b/>
          <w:color w:val="000000"/>
          <w:u w:val="single"/>
        </w:rPr>
        <w:t xml:space="preserve"> v desetih (10)</w:t>
      </w:r>
      <w:r w:rsidRPr="00311633">
        <w:rPr>
          <w:rFonts w:ascii="Arial Narrow" w:hAnsi="Arial Narrow"/>
          <w:b/>
          <w:u w:val="single"/>
        </w:rPr>
        <w:t xml:space="preserve"> dneh od datuma podpisa te pogodbe, kot zavarovanje za dobro izvedbo pogodbenih obveznosti po tej pogodbi, izroči naročniku:</w:t>
      </w:r>
    </w:p>
    <w:p w14:paraId="0E619205" w14:textId="77777777" w:rsidR="002730AD" w:rsidRPr="00311633" w:rsidRDefault="002730AD" w:rsidP="00433F9F">
      <w:pPr>
        <w:jc w:val="both"/>
        <w:rPr>
          <w:rFonts w:ascii="Arial Narrow" w:hAnsi="Arial Narrow"/>
          <w:b/>
          <w:u w:val="single"/>
        </w:rPr>
      </w:pPr>
    </w:p>
    <w:p w14:paraId="502B7CD8" w14:textId="77777777" w:rsidR="00433F9F" w:rsidRPr="00311633" w:rsidRDefault="00433F9F" w:rsidP="007B2808">
      <w:pPr>
        <w:numPr>
          <w:ilvl w:val="0"/>
          <w:numId w:val="23"/>
        </w:numPr>
        <w:jc w:val="both"/>
        <w:rPr>
          <w:rFonts w:ascii="Arial Narrow" w:hAnsi="Arial Narrow"/>
        </w:rPr>
      </w:pPr>
      <w:r w:rsidRPr="00311633">
        <w:rPr>
          <w:rFonts w:ascii="Arial Narrow" w:hAnsi="Arial Narrow"/>
        </w:rPr>
        <w:t xml:space="preserve">Nepreklicno, brezpogojno bančno garancijo na prvi poziv/enakovredno kavcijsko zavarovanje za dobro izvedbo pogodbenih obveznosti v višini </w:t>
      </w:r>
      <w:r w:rsidRPr="00311633">
        <w:rPr>
          <w:rFonts w:ascii="Arial Narrow" w:hAnsi="Arial Narrow"/>
          <w:color w:val="000000"/>
        </w:rPr>
        <w:t>10</w:t>
      </w:r>
      <w:r w:rsidRPr="00311633">
        <w:rPr>
          <w:rFonts w:ascii="Arial Narrow" w:hAnsi="Arial Narrow"/>
        </w:rPr>
        <w:t xml:space="preserve">% </w:t>
      </w:r>
      <w:r w:rsidR="00376496" w:rsidRPr="00311633">
        <w:rPr>
          <w:rFonts w:ascii="Arial Narrow" w:hAnsi="Arial Narrow"/>
        </w:rPr>
        <w:t xml:space="preserve">predvidene </w:t>
      </w:r>
      <w:r w:rsidRPr="00311633">
        <w:rPr>
          <w:rFonts w:ascii="Arial Narrow" w:hAnsi="Arial Narrow"/>
        </w:rPr>
        <w:t xml:space="preserve">pogodbene vrednosti vključno z DDV, kar znaša __________________ EUR. </w:t>
      </w:r>
    </w:p>
    <w:p w14:paraId="2F6138B2" w14:textId="77777777" w:rsidR="00433F9F" w:rsidRPr="00311633" w:rsidRDefault="00433F9F" w:rsidP="00433F9F">
      <w:pPr>
        <w:jc w:val="both"/>
        <w:rPr>
          <w:rFonts w:ascii="Arial Narrow" w:hAnsi="Arial Narrow"/>
        </w:rPr>
      </w:pPr>
      <w:r w:rsidRPr="00311633">
        <w:rPr>
          <w:rFonts w:ascii="Arial Narrow" w:hAnsi="Arial Narrow"/>
        </w:rPr>
        <w:t>ALI</w:t>
      </w:r>
    </w:p>
    <w:p w14:paraId="3FC8D06B" w14:textId="77777777" w:rsidR="00433F9F" w:rsidRPr="00311633" w:rsidRDefault="00433F9F" w:rsidP="00433F9F">
      <w:pPr>
        <w:jc w:val="both"/>
        <w:rPr>
          <w:rFonts w:ascii="Arial Narrow" w:hAnsi="Arial Narrow"/>
        </w:rPr>
      </w:pPr>
    </w:p>
    <w:p w14:paraId="15F064DA" w14:textId="77777777" w:rsidR="00433F9F" w:rsidRPr="00311633" w:rsidRDefault="00433F9F" w:rsidP="007B2808">
      <w:pPr>
        <w:numPr>
          <w:ilvl w:val="0"/>
          <w:numId w:val="23"/>
        </w:numPr>
        <w:jc w:val="both"/>
        <w:rPr>
          <w:rFonts w:ascii="Arial Narrow" w:hAnsi="Arial Narrow"/>
        </w:rPr>
      </w:pPr>
      <w:r w:rsidRPr="00311633">
        <w:rPr>
          <w:rFonts w:ascii="Arial Narrow" w:hAnsi="Arial Narrow"/>
        </w:rPr>
        <w:t xml:space="preserve">Denarni depozit za dobro izvedbo pogodbenih obveznosti v višini </w:t>
      </w:r>
      <w:r w:rsidRPr="00311633">
        <w:rPr>
          <w:rFonts w:ascii="Arial Narrow" w:hAnsi="Arial Narrow"/>
          <w:color w:val="000000"/>
        </w:rPr>
        <w:t xml:space="preserve">deset 10% </w:t>
      </w:r>
      <w:r w:rsidR="00376496" w:rsidRPr="00311633">
        <w:rPr>
          <w:rFonts w:ascii="Arial Narrow" w:hAnsi="Arial Narrow"/>
          <w:color w:val="000000"/>
        </w:rPr>
        <w:t xml:space="preserve">predvidene </w:t>
      </w:r>
      <w:r w:rsidRPr="00311633">
        <w:rPr>
          <w:rFonts w:ascii="Arial Narrow" w:hAnsi="Arial Narrow"/>
          <w:color w:val="000000"/>
        </w:rPr>
        <w:t xml:space="preserve">pogodbene vrednosti vključno z DDV, </w:t>
      </w:r>
      <w:r w:rsidR="00376496" w:rsidRPr="00311633">
        <w:rPr>
          <w:rFonts w:ascii="Arial Narrow" w:hAnsi="Arial Narrow"/>
          <w:color w:val="000000"/>
        </w:rPr>
        <w:t xml:space="preserve">in sicer </w:t>
      </w:r>
      <w:r w:rsidRPr="00311633">
        <w:rPr>
          <w:rFonts w:ascii="Arial Narrow" w:hAnsi="Arial Narrow"/>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w:t>
      </w:r>
      <w:r w:rsidR="00376496" w:rsidRPr="00311633">
        <w:rPr>
          <w:rFonts w:ascii="Arial Narrow" w:hAnsi="Arial Narrow"/>
        </w:rPr>
        <w:t>v naslednjem odstavku tega člena pogodbe navedenega obdobja</w:t>
      </w:r>
      <w:r w:rsidRPr="00311633">
        <w:rPr>
          <w:rFonts w:ascii="Arial Narrow" w:hAnsi="Arial Narrow"/>
        </w:rPr>
        <w:t xml:space="preserve"> bo naročnik depozit ne obrestovan vrnil dobavitelju na njegov TRR. </w:t>
      </w:r>
    </w:p>
    <w:p w14:paraId="4259B9B7" w14:textId="77777777" w:rsidR="00433F9F" w:rsidRPr="00311633" w:rsidRDefault="00433F9F" w:rsidP="00433F9F">
      <w:pPr>
        <w:ind w:left="567"/>
        <w:jc w:val="both"/>
        <w:rPr>
          <w:rFonts w:ascii="Arial Narrow" w:hAnsi="Arial Narrow" w:cs="Arial"/>
        </w:rPr>
      </w:pPr>
    </w:p>
    <w:p w14:paraId="07367601" w14:textId="77777777" w:rsidR="00433F9F" w:rsidRPr="00311633" w:rsidRDefault="00433F9F" w:rsidP="00433F9F">
      <w:pPr>
        <w:jc w:val="both"/>
        <w:rPr>
          <w:rFonts w:ascii="Arial Narrow" w:hAnsi="Arial Narrow" w:cs="Arial"/>
        </w:rPr>
      </w:pPr>
      <w:r w:rsidRPr="00311633">
        <w:rPr>
          <w:rFonts w:ascii="Arial Narrow" w:hAnsi="Arial Narrow" w:cs="Arial"/>
        </w:rPr>
        <w:t xml:space="preserve">Navedeno zavarovanje mora veljati </w:t>
      </w:r>
      <w:r w:rsidR="00376496" w:rsidRPr="00311633">
        <w:rPr>
          <w:rFonts w:ascii="Arial Narrow" w:hAnsi="Arial Narrow" w:cs="Arial"/>
        </w:rPr>
        <w:t xml:space="preserve">najmanj celotno </w:t>
      </w:r>
      <w:r w:rsidRPr="00311633">
        <w:rPr>
          <w:rFonts w:ascii="Arial Narrow" w:hAnsi="Arial Narrow" w:cs="Arial"/>
        </w:rPr>
        <w:t>obdobje trajanja veljavnosti pogodbe</w:t>
      </w:r>
      <w:r w:rsidR="00376496" w:rsidRPr="00311633">
        <w:rPr>
          <w:rFonts w:ascii="Arial Narrow" w:hAnsi="Arial Narrow" w:cs="Arial"/>
        </w:rPr>
        <w:t xml:space="preserve"> (</w:t>
      </w:r>
      <w:r w:rsidRPr="00311633">
        <w:rPr>
          <w:rFonts w:ascii="Arial Narrow" w:hAnsi="Arial Narrow" w:cs="Arial"/>
        </w:rPr>
        <w:t>to je 36 mesecev</w:t>
      </w:r>
      <w:r w:rsidR="00376496" w:rsidRPr="00311633">
        <w:rPr>
          <w:rFonts w:ascii="Arial Narrow" w:hAnsi="Arial Narrow" w:cs="Arial"/>
        </w:rPr>
        <w:t>)</w:t>
      </w:r>
      <w:r w:rsidRPr="00311633">
        <w:rPr>
          <w:rFonts w:ascii="Arial Narrow" w:hAnsi="Arial Narrow" w:cs="Arial"/>
        </w:rPr>
        <w:t xml:space="preserve"> in </w:t>
      </w:r>
      <w:r w:rsidR="00376496" w:rsidRPr="00311633">
        <w:rPr>
          <w:rFonts w:ascii="Arial Narrow" w:hAnsi="Arial Narrow" w:cs="Arial"/>
        </w:rPr>
        <w:t xml:space="preserve">dodatnih </w:t>
      </w:r>
      <w:r w:rsidRPr="00311633">
        <w:rPr>
          <w:rFonts w:ascii="Arial Narrow" w:hAnsi="Arial Narrow" w:cs="Arial"/>
        </w:rPr>
        <w:t>10 dni.</w:t>
      </w:r>
    </w:p>
    <w:p w14:paraId="4F59B3A4" w14:textId="77777777" w:rsidR="00433F9F" w:rsidRPr="00311633" w:rsidRDefault="00433F9F" w:rsidP="00433F9F">
      <w:pPr>
        <w:jc w:val="both"/>
        <w:rPr>
          <w:rFonts w:ascii="Arial Narrow" w:hAnsi="Arial Narrow" w:cs="Arial"/>
        </w:rPr>
      </w:pPr>
      <w:r w:rsidRPr="00311633">
        <w:rPr>
          <w:rFonts w:ascii="Arial Narrow" w:hAnsi="Arial Narrow" w:cs="Arial"/>
        </w:rPr>
        <w:t>Finančno zavarovanje za dobro izvedbo pogodbenih obveznosti bo naročnik unovčil oz. denarni depozit zadržal v primeru, če dobavitelj:</w:t>
      </w:r>
    </w:p>
    <w:p w14:paraId="3F4D8C05" w14:textId="77777777" w:rsidR="00433F9F" w:rsidRPr="00D054DE" w:rsidRDefault="00433F9F" w:rsidP="007B2808">
      <w:pPr>
        <w:pStyle w:val="Odstavekseznama"/>
        <w:numPr>
          <w:ilvl w:val="0"/>
          <w:numId w:val="23"/>
        </w:numPr>
        <w:jc w:val="both"/>
        <w:rPr>
          <w:rFonts w:ascii="Arial Narrow" w:hAnsi="Arial Narrow" w:cs="Arial"/>
        </w:rPr>
      </w:pPr>
      <w:r w:rsidRPr="00D054DE">
        <w:rPr>
          <w:rFonts w:ascii="Arial Narrow" w:hAnsi="Arial Narrow" w:cs="Arial"/>
        </w:rPr>
        <w:t>predčasno prekine pogodbo,</w:t>
      </w:r>
    </w:p>
    <w:p w14:paraId="1D0175CF" w14:textId="77777777" w:rsidR="00433F9F" w:rsidRPr="00D054DE" w:rsidRDefault="00433F9F" w:rsidP="007B2808">
      <w:pPr>
        <w:pStyle w:val="Odstavekseznama"/>
        <w:numPr>
          <w:ilvl w:val="0"/>
          <w:numId w:val="23"/>
        </w:numPr>
        <w:jc w:val="both"/>
        <w:rPr>
          <w:rFonts w:ascii="Arial Narrow" w:hAnsi="Arial Narrow" w:cs="Arial"/>
        </w:rPr>
      </w:pPr>
      <w:r w:rsidRPr="00D054DE">
        <w:rPr>
          <w:rFonts w:ascii="Arial Narrow" w:hAnsi="Arial Narrow" w:cs="Arial"/>
        </w:rPr>
        <w:t>v primer</w:t>
      </w:r>
      <w:r w:rsidR="00376496" w:rsidRPr="00D054DE">
        <w:rPr>
          <w:rFonts w:ascii="Arial Narrow" w:hAnsi="Arial Narrow" w:cs="Arial"/>
        </w:rPr>
        <w:t>ih</w:t>
      </w:r>
      <w:r w:rsidRPr="00D054DE">
        <w:rPr>
          <w:rFonts w:ascii="Arial Narrow" w:hAnsi="Arial Narrow" w:cs="Arial"/>
        </w:rPr>
        <w:t xml:space="preserve"> </w:t>
      </w:r>
      <w:r w:rsidR="00376496" w:rsidRPr="00D054DE">
        <w:rPr>
          <w:rFonts w:ascii="Arial Narrow" w:hAnsi="Arial Narrow" w:cs="Arial"/>
        </w:rPr>
        <w:t>iz</w:t>
      </w:r>
      <w:r w:rsidRPr="00D054DE">
        <w:rPr>
          <w:rFonts w:ascii="Arial Narrow" w:hAnsi="Arial Narrow" w:cs="Arial"/>
        </w:rPr>
        <w:t xml:space="preserve"> 1</w:t>
      </w:r>
      <w:r w:rsidR="00376496" w:rsidRPr="00D054DE">
        <w:rPr>
          <w:rFonts w:ascii="Arial Narrow" w:hAnsi="Arial Narrow" w:cs="Arial"/>
        </w:rPr>
        <w:t>2</w:t>
      </w:r>
      <w:r w:rsidRPr="00D054DE">
        <w:rPr>
          <w:rFonts w:ascii="Arial Narrow" w:hAnsi="Arial Narrow" w:cs="Arial"/>
        </w:rPr>
        <w:t>. člena te pogodbe.</w:t>
      </w:r>
    </w:p>
    <w:p w14:paraId="5C113F71" w14:textId="77777777" w:rsidR="00433F9F" w:rsidRPr="00311633" w:rsidRDefault="00433F9F" w:rsidP="00433F9F">
      <w:pPr>
        <w:jc w:val="both"/>
        <w:rPr>
          <w:rFonts w:ascii="Arial Narrow" w:hAnsi="Arial Narrow"/>
        </w:rPr>
      </w:pPr>
    </w:p>
    <w:p w14:paraId="1CBBC990"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6B306849" w14:textId="77777777" w:rsidR="00433F9F" w:rsidRPr="00311633" w:rsidRDefault="00433F9F" w:rsidP="00433F9F">
      <w:pPr>
        <w:tabs>
          <w:tab w:val="left" w:pos="993"/>
          <w:tab w:val="left" w:pos="1560"/>
        </w:tabs>
        <w:ind w:left="360"/>
        <w:jc w:val="both"/>
        <w:rPr>
          <w:rFonts w:ascii="Arial Narrow" w:hAnsi="Arial Narrow"/>
          <w:b/>
        </w:rPr>
      </w:pPr>
    </w:p>
    <w:p w14:paraId="3B1DA398" w14:textId="3C854BFB" w:rsidR="00433F9F" w:rsidRPr="00311633" w:rsidRDefault="00376496" w:rsidP="00433F9F">
      <w:pPr>
        <w:tabs>
          <w:tab w:val="left" w:pos="993"/>
          <w:tab w:val="left" w:pos="1560"/>
        </w:tabs>
        <w:spacing w:after="120"/>
        <w:jc w:val="both"/>
        <w:rPr>
          <w:rFonts w:ascii="Arial Narrow" w:hAnsi="Arial Narrow"/>
          <w:lang w:val="x-none" w:eastAsia="x-none"/>
        </w:rPr>
      </w:pPr>
      <w:r w:rsidRPr="00311633">
        <w:rPr>
          <w:rFonts w:ascii="Arial Narrow" w:hAnsi="Arial Narrow"/>
          <w:lang w:eastAsia="x-none"/>
        </w:rPr>
        <w:t xml:space="preserve">Naročnik bo blago naročal </w:t>
      </w:r>
      <w:r w:rsidR="00433F9F" w:rsidRPr="00311633">
        <w:rPr>
          <w:rFonts w:ascii="Arial Narrow" w:hAnsi="Arial Narrow"/>
          <w:lang w:val="x-none" w:eastAsia="x-none"/>
        </w:rPr>
        <w:t>sukcesivno</w:t>
      </w:r>
      <w:r w:rsidRPr="00311633">
        <w:rPr>
          <w:rFonts w:ascii="Arial Narrow" w:hAnsi="Arial Narrow"/>
          <w:lang w:eastAsia="x-none"/>
        </w:rPr>
        <w:t>,</w:t>
      </w:r>
      <w:r w:rsidRPr="00311633">
        <w:rPr>
          <w:rFonts w:ascii="Arial Narrow" w:hAnsi="Arial Narrow"/>
          <w:lang w:val="x-none" w:eastAsia="x-none"/>
        </w:rPr>
        <w:t xml:space="preserve"> in sicer</w:t>
      </w:r>
      <w:r w:rsidR="000C5D52">
        <w:rPr>
          <w:rFonts w:ascii="Arial Narrow" w:hAnsi="Arial Narrow"/>
          <w:lang w:eastAsia="x-none"/>
        </w:rPr>
        <w:t xml:space="preserve"> </w:t>
      </w:r>
      <w:r w:rsidRPr="00311633">
        <w:rPr>
          <w:rFonts w:ascii="Arial Narrow" w:hAnsi="Arial Narrow"/>
          <w:lang w:val="x-none" w:eastAsia="x-none"/>
        </w:rPr>
        <w:t>s posamičnimi dnevnimi oziroma tedenskimi naročili</w:t>
      </w:r>
      <w:r w:rsidR="00433F9F" w:rsidRPr="00311633">
        <w:rPr>
          <w:rFonts w:ascii="Arial Narrow" w:hAnsi="Arial Narrow"/>
          <w:lang w:eastAsia="x-none"/>
        </w:rPr>
        <w:t xml:space="preserve">. </w:t>
      </w:r>
    </w:p>
    <w:p w14:paraId="7B19C76C"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270465D5" w14:textId="77777777" w:rsidR="00433F9F" w:rsidRPr="00311633" w:rsidRDefault="00433F9F" w:rsidP="00433F9F">
      <w:pPr>
        <w:tabs>
          <w:tab w:val="left" w:pos="993"/>
          <w:tab w:val="left" w:pos="1560"/>
        </w:tabs>
        <w:ind w:left="360"/>
        <w:jc w:val="both"/>
        <w:rPr>
          <w:rFonts w:ascii="Arial Narrow" w:hAnsi="Arial Narrow"/>
        </w:rPr>
      </w:pPr>
    </w:p>
    <w:p w14:paraId="6EC36FEC"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Dobavitelj se zavezuje, da bo blago, tudi v primeru povečanih količin, dostavljal v roku 3 dni od prejema posamičnega naročila,  skozi celotno obdobje trajanja pogodbe</w:t>
      </w:r>
      <w:r w:rsidR="00376496" w:rsidRPr="00311633">
        <w:rPr>
          <w:rFonts w:ascii="Arial Narrow" w:hAnsi="Arial Narrow"/>
        </w:rPr>
        <w:t>, in sicer</w:t>
      </w:r>
      <w:r w:rsidRPr="00311633">
        <w:rPr>
          <w:rFonts w:ascii="Arial Narrow" w:hAnsi="Arial Narrow"/>
        </w:rPr>
        <w:t xml:space="preserve"> v skladišče naročnika</w:t>
      </w:r>
      <w:r w:rsidR="00376496" w:rsidRPr="00311633">
        <w:rPr>
          <w:rFonts w:ascii="Arial Narrow" w:hAnsi="Arial Narrow"/>
        </w:rPr>
        <w:t>:</w:t>
      </w:r>
      <w:r w:rsidRPr="00311633">
        <w:rPr>
          <w:rFonts w:ascii="Arial Narrow" w:hAnsi="Arial Narrow"/>
        </w:rPr>
        <w:t xml:space="preserve"> Univerzitetni klinični center Ljubljana, Zaloška cesta 7, Ljubljana. Dobavitelj bo račune za dobavljeno blago izstavljal elektronsko za vsako posamično dobavo posebej, in sicer najkasneje do 8. dne v mesecu za pretekli mesec. </w:t>
      </w:r>
    </w:p>
    <w:p w14:paraId="5AA99EE1" w14:textId="77777777" w:rsidR="00433F9F" w:rsidRPr="00311633" w:rsidRDefault="00433F9F" w:rsidP="00433F9F">
      <w:pPr>
        <w:tabs>
          <w:tab w:val="left" w:pos="993"/>
          <w:tab w:val="left" w:pos="1560"/>
        </w:tabs>
        <w:jc w:val="both"/>
        <w:rPr>
          <w:rFonts w:ascii="Arial Narrow" w:hAnsi="Arial Narrow"/>
        </w:rPr>
      </w:pPr>
    </w:p>
    <w:p w14:paraId="3840F82D"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Vsak račun mora vsebovati poleg zakonsko določenih pogojev še:</w:t>
      </w:r>
    </w:p>
    <w:p w14:paraId="2F7DB967"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oznake in datum naročila,</w:t>
      </w:r>
    </w:p>
    <w:p w14:paraId="053E8335"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specifikacijo dobavljenega blaga,</w:t>
      </w:r>
    </w:p>
    <w:p w14:paraId="4A3C331D"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kopijo potrjenih dobavnic.</w:t>
      </w:r>
    </w:p>
    <w:p w14:paraId="0281B57B" w14:textId="77777777" w:rsidR="00433F9F" w:rsidRPr="00311633" w:rsidRDefault="00433F9F" w:rsidP="00433F9F">
      <w:pPr>
        <w:tabs>
          <w:tab w:val="left" w:pos="993"/>
          <w:tab w:val="left" w:pos="1560"/>
        </w:tabs>
        <w:ind w:left="720"/>
        <w:jc w:val="both"/>
        <w:rPr>
          <w:rFonts w:ascii="Arial Narrow" w:hAnsi="Arial Narrow"/>
        </w:rPr>
      </w:pPr>
    </w:p>
    <w:p w14:paraId="451BF046" w14:textId="77777777" w:rsidR="00433F9F" w:rsidRPr="00311633" w:rsidRDefault="00433F9F" w:rsidP="00433F9F">
      <w:pPr>
        <w:tabs>
          <w:tab w:val="left" w:pos="993"/>
          <w:tab w:val="left" w:pos="1560"/>
        </w:tabs>
        <w:jc w:val="both"/>
        <w:rPr>
          <w:rFonts w:ascii="Arial Narrow" w:hAnsi="Arial Narrow"/>
        </w:rPr>
      </w:pPr>
    </w:p>
    <w:p w14:paraId="5BDD76EF"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5A28A6EF" w14:textId="77777777" w:rsidR="00433F9F" w:rsidRPr="00311633" w:rsidRDefault="00433F9F" w:rsidP="00433F9F">
      <w:pPr>
        <w:tabs>
          <w:tab w:val="left" w:pos="993"/>
          <w:tab w:val="left" w:pos="1560"/>
        </w:tabs>
        <w:ind w:left="360"/>
        <w:jc w:val="both"/>
        <w:rPr>
          <w:rFonts w:ascii="Arial Narrow" w:hAnsi="Arial Narrow"/>
          <w:b/>
        </w:rPr>
      </w:pPr>
    </w:p>
    <w:p w14:paraId="6498FF2E" w14:textId="586CB6E2"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Rok plačila je </w:t>
      </w:r>
      <w:r w:rsidR="000C5D52">
        <w:rPr>
          <w:rFonts w:ascii="Arial Narrow" w:hAnsi="Arial Narrow"/>
        </w:rPr>
        <w:t>skladen z vsakokrat veljavno zakonodajo</w:t>
      </w:r>
      <w:r w:rsidRPr="00311633">
        <w:rPr>
          <w:rFonts w:ascii="Arial Narrow" w:hAnsi="Arial Narrow"/>
        </w:rPr>
        <w:t>.</w:t>
      </w:r>
    </w:p>
    <w:p w14:paraId="5C82782D" w14:textId="77777777" w:rsidR="00433F9F" w:rsidRPr="000E2ECD" w:rsidRDefault="00433F9F" w:rsidP="00433F9F">
      <w:pPr>
        <w:tabs>
          <w:tab w:val="left" w:pos="993"/>
          <w:tab w:val="left" w:pos="1560"/>
        </w:tabs>
        <w:jc w:val="both"/>
        <w:rPr>
          <w:rFonts w:ascii="Arial Narrow" w:hAnsi="Arial Narrow"/>
        </w:rPr>
      </w:pPr>
    </w:p>
    <w:p w14:paraId="144948D7" w14:textId="5DB0E812"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V primeru zamude plačila lahko dobavitelj zahteva plačilo </w:t>
      </w:r>
      <w:r w:rsidR="000C5D52">
        <w:rPr>
          <w:rFonts w:ascii="Arial Narrow" w:hAnsi="Arial Narrow"/>
        </w:rPr>
        <w:t xml:space="preserve">zakonskih </w:t>
      </w:r>
      <w:r w:rsidRPr="00311633">
        <w:rPr>
          <w:rFonts w:ascii="Arial Narrow" w:hAnsi="Arial Narrow"/>
        </w:rPr>
        <w:t xml:space="preserve">zamudnih obresti. </w:t>
      </w:r>
    </w:p>
    <w:p w14:paraId="5A7C288F" w14:textId="77777777" w:rsidR="00433F9F" w:rsidRPr="00311633" w:rsidRDefault="00433F9F" w:rsidP="00433F9F">
      <w:pPr>
        <w:jc w:val="both"/>
        <w:rPr>
          <w:rFonts w:ascii="Arial Narrow" w:hAnsi="Arial Narrow"/>
        </w:rPr>
      </w:pPr>
    </w:p>
    <w:p w14:paraId="682CE896" w14:textId="77777777" w:rsidR="00433F9F" w:rsidRPr="00311633" w:rsidRDefault="00433F9F" w:rsidP="00433F9F">
      <w:pPr>
        <w:jc w:val="both"/>
        <w:rPr>
          <w:rFonts w:ascii="Arial Narrow" w:hAnsi="Arial Narrow"/>
        </w:rPr>
      </w:pPr>
      <w:r w:rsidRPr="00311633">
        <w:rPr>
          <w:rFonts w:ascii="Arial Narrow" w:hAnsi="Arial Narrow"/>
        </w:rPr>
        <w:t>Naročnik bo vsa plačila nakazal na transakcijski račun dobavitelja št.: _____________ pri ______________.</w:t>
      </w:r>
    </w:p>
    <w:p w14:paraId="1DE3BF40" w14:textId="77777777" w:rsidR="00433F9F" w:rsidRPr="00311633" w:rsidRDefault="00433F9F" w:rsidP="00433F9F">
      <w:pPr>
        <w:jc w:val="both"/>
        <w:rPr>
          <w:rFonts w:ascii="Arial Narrow" w:hAnsi="Arial Narrow"/>
        </w:rPr>
      </w:pPr>
    </w:p>
    <w:tbl>
      <w:tblPr>
        <w:tblW w:w="0" w:type="auto"/>
        <w:tblLook w:val="04A0" w:firstRow="1" w:lastRow="0" w:firstColumn="1" w:lastColumn="0" w:noHBand="0" w:noVBand="1"/>
      </w:tblPr>
      <w:tblGrid>
        <w:gridCol w:w="9070"/>
      </w:tblGrid>
      <w:tr w:rsidR="00433F9F" w:rsidRPr="00311633" w14:paraId="14BAAFC1" w14:textId="77777777" w:rsidTr="00230252">
        <w:tc>
          <w:tcPr>
            <w:tcW w:w="9070" w:type="dxa"/>
          </w:tcPr>
          <w:p w14:paraId="452CBE49" w14:textId="1C7EB410" w:rsidR="00433F9F" w:rsidRPr="00311633" w:rsidRDefault="00E96162" w:rsidP="00230252">
            <w:pPr>
              <w:jc w:val="center"/>
              <w:rPr>
                <w:rFonts w:ascii="Arial Narrow" w:hAnsi="Arial Narrow"/>
                <w:b/>
                <w:color w:val="00B050"/>
                <w:u w:val="single"/>
              </w:rPr>
            </w:pPr>
            <w:r>
              <w:rPr>
                <w:rFonts w:ascii="Arial Narrow" w:hAnsi="Arial Narrow"/>
                <w:b/>
                <w:color w:val="00B050"/>
                <w:u w:val="single"/>
              </w:rPr>
              <w:t>ČE</w:t>
            </w:r>
            <w:r w:rsidR="00433F9F" w:rsidRPr="00311633">
              <w:rPr>
                <w:rFonts w:ascii="Arial Narrow" w:hAnsi="Arial Narrow"/>
                <w:b/>
                <w:color w:val="00B050"/>
                <w:u w:val="single"/>
              </w:rPr>
              <w:t xml:space="preserve"> DOBAVITELJ NE NASTOPA S PODIZVAJALCI</w:t>
            </w:r>
            <w:r w:rsidR="003A33D0" w:rsidRPr="00311633">
              <w:rPr>
                <w:rFonts w:ascii="Arial Narrow" w:hAnsi="Arial Narrow"/>
                <w:b/>
                <w:color w:val="00B050"/>
                <w:u w:val="single"/>
              </w:rPr>
              <w:t>,</w:t>
            </w:r>
            <w:r w:rsidR="00433F9F" w:rsidRPr="00311633">
              <w:rPr>
                <w:rFonts w:ascii="Arial Narrow" w:hAnsi="Arial Narrow"/>
                <w:b/>
                <w:color w:val="00B050"/>
                <w:u w:val="single"/>
              </w:rPr>
              <w:t xml:space="preserve"> SE SPODNJE DOLOČBE IZBRIŠEJO IZ POGODBE!</w:t>
            </w:r>
          </w:p>
          <w:p w14:paraId="608CCDA9" w14:textId="77777777" w:rsidR="00433F9F" w:rsidRPr="00311633" w:rsidRDefault="00433F9F" w:rsidP="00230252">
            <w:pPr>
              <w:rPr>
                <w:rFonts w:ascii="Arial Narrow" w:hAnsi="Arial Narrow"/>
                <w:color w:val="00B050"/>
              </w:rPr>
            </w:pPr>
          </w:p>
        </w:tc>
      </w:tr>
      <w:tr w:rsidR="00433F9F" w:rsidRPr="00311633" w14:paraId="401F6F96" w14:textId="77777777" w:rsidTr="00230252">
        <w:tc>
          <w:tcPr>
            <w:tcW w:w="9070" w:type="dxa"/>
          </w:tcPr>
          <w:p w14:paraId="58F52D0B" w14:textId="77777777" w:rsidR="00433F9F" w:rsidRPr="00311633" w:rsidRDefault="00433F9F" w:rsidP="00230252">
            <w:pPr>
              <w:spacing w:line="276" w:lineRule="auto"/>
              <w:jc w:val="both"/>
              <w:rPr>
                <w:rFonts w:ascii="Arial Narrow" w:hAnsi="Arial Narrow" w:cs="Arial"/>
                <w:lang w:bidi="en-US"/>
              </w:rPr>
            </w:pPr>
            <w:r w:rsidRPr="00311633">
              <w:rPr>
                <w:rFonts w:ascii="Arial Narrow" w:hAnsi="Arial Narrow" w:cs="Arial"/>
                <w:lang w:bidi="en-US"/>
              </w:rPr>
              <w:t xml:space="preserve">Glavni izvajalec (dobavitelj) s podpisom te pogodbe (za vse tiste podizvajalce, ki od naročnika zahtevajo neposredno plačilo), pooblašča naročnika, da na </w:t>
            </w:r>
            <w:r w:rsidRPr="000E2ECD">
              <w:rPr>
                <w:rFonts w:ascii="Arial Narrow" w:hAnsi="Arial Narrow" w:cs="Arial"/>
                <w:lang w:bidi="en-US"/>
              </w:rPr>
              <w:t>podlagi potrjenega računa oziroma situacije s strani glavnega izvajalca (dobavitelja) neposredno plačuje podizvajalcu/</w:t>
            </w:r>
            <w:proofErr w:type="spellStart"/>
            <w:r w:rsidRPr="000E2ECD">
              <w:rPr>
                <w:rFonts w:ascii="Arial Narrow" w:hAnsi="Arial Narrow" w:cs="Arial"/>
                <w:lang w:bidi="en-US"/>
              </w:rPr>
              <w:t>em</w:t>
            </w:r>
            <w:proofErr w:type="spellEnd"/>
            <w:r w:rsidRPr="00311633">
              <w:rPr>
                <w:rFonts w:ascii="Arial Narrow" w:hAnsi="Arial Narrow" w:cs="Arial"/>
                <w:lang w:bidi="en-US"/>
              </w:rPr>
              <w:t xml:space="preserve"> in </w:t>
            </w:r>
            <w:r w:rsidR="00376496" w:rsidRPr="00311633">
              <w:rPr>
                <w:rFonts w:ascii="Arial Narrow" w:hAnsi="Arial Narrow" w:cs="Arial"/>
                <w:lang w:bidi="en-US"/>
              </w:rPr>
              <w:t xml:space="preserve">prilaga </w:t>
            </w:r>
            <w:r w:rsidRPr="00311633">
              <w:rPr>
                <w:rFonts w:ascii="Arial Narrow" w:hAnsi="Arial Narrow" w:cs="Arial"/>
                <w:lang w:bidi="en-US"/>
              </w:rPr>
              <w:t>soglasje podizvajalca/</w:t>
            </w:r>
            <w:proofErr w:type="spellStart"/>
            <w:r w:rsidRPr="00311633">
              <w:rPr>
                <w:rFonts w:ascii="Arial Narrow" w:hAnsi="Arial Narrow" w:cs="Arial"/>
                <w:lang w:bidi="en-US"/>
              </w:rPr>
              <w:t>ev</w:t>
            </w:r>
            <w:proofErr w:type="spellEnd"/>
            <w:r w:rsidRPr="00311633">
              <w:rPr>
                <w:rFonts w:ascii="Arial Narrow" w:hAnsi="Arial Narrow" w:cs="Arial"/>
                <w:lang w:bidi="en-US"/>
              </w:rPr>
              <w:t xml:space="preserve">, na podlagi katerega/ih naročnik namesto glavnega izvajalca poravna podizvajalčevo terjatev do glavnega izvajalca. </w:t>
            </w:r>
          </w:p>
          <w:p w14:paraId="50CDE619" w14:textId="77777777" w:rsidR="00433F9F" w:rsidRPr="00311633" w:rsidRDefault="00433F9F" w:rsidP="00230252">
            <w:pPr>
              <w:spacing w:line="276" w:lineRule="auto"/>
              <w:jc w:val="both"/>
              <w:rPr>
                <w:rFonts w:ascii="Arial Narrow" w:hAnsi="Arial Narrow"/>
                <w:lang w:bidi="en-US"/>
              </w:rPr>
            </w:pPr>
          </w:p>
          <w:p w14:paraId="06012487"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V primeru, da je podizvajalec zahteval neposredno plačilo, sta zahteva in soglasje podizvajalca za</w:t>
            </w:r>
            <w:r w:rsidR="00376496" w:rsidRPr="00311633">
              <w:rPr>
                <w:rFonts w:ascii="Arial Narrow" w:hAnsi="Arial Narrow"/>
                <w:lang w:bidi="en-US"/>
              </w:rPr>
              <w:t xml:space="preserve"> </w:t>
            </w:r>
            <w:r w:rsidRPr="00311633">
              <w:rPr>
                <w:rFonts w:ascii="Arial Narrow" w:hAnsi="Arial Narrow"/>
                <w:lang w:bidi="en-US"/>
              </w:rPr>
              <w:t>neposredno plačilo sestavni del te pogodbe.</w:t>
            </w:r>
          </w:p>
          <w:p w14:paraId="74E3018B" w14:textId="77777777" w:rsidR="00433F9F" w:rsidRPr="00311633" w:rsidRDefault="00433F9F" w:rsidP="00230252">
            <w:pPr>
              <w:spacing w:line="276" w:lineRule="auto"/>
              <w:jc w:val="both"/>
              <w:rPr>
                <w:rFonts w:ascii="Arial Narrow" w:hAnsi="Arial Narrow"/>
                <w:lang w:bidi="en-US"/>
              </w:rPr>
            </w:pPr>
          </w:p>
          <w:p w14:paraId="43BF1BAB"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 </w:t>
            </w:r>
            <w:r w:rsidR="00376496" w:rsidRPr="00311633">
              <w:rPr>
                <w:rFonts w:ascii="Arial Narrow" w:hAnsi="Arial Narrow"/>
                <w:lang w:bidi="en-US"/>
              </w:rPr>
              <w:t>Podatki o podizvajalcih</w:t>
            </w:r>
            <w:r w:rsidRPr="00311633">
              <w:rPr>
                <w:rFonts w:ascii="Arial Narrow" w:hAnsi="Arial Narrow"/>
                <w:lang w:bidi="en-US"/>
              </w:rPr>
              <w:t>:</w:t>
            </w:r>
          </w:p>
          <w:p w14:paraId="159557CD" w14:textId="77777777" w:rsidR="00433F9F" w:rsidRPr="00311633" w:rsidRDefault="00433F9F" w:rsidP="00230252">
            <w:pPr>
              <w:spacing w:line="276" w:lineRule="auto"/>
              <w:jc w:val="both"/>
              <w:rPr>
                <w:rFonts w:ascii="Arial Narrow" w:hAnsi="Arial Narrow"/>
                <w:lang w:bidi="en-US"/>
              </w:rPr>
            </w:pPr>
          </w:p>
          <w:p w14:paraId="1D55FD6F" w14:textId="77777777" w:rsidR="00433F9F" w:rsidRPr="00311633" w:rsidRDefault="00433F9F" w:rsidP="00230252">
            <w:pPr>
              <w:spacing w:line="276" w:lineRule="auto"/>
              <w:ind w:left="992"/>
              <w:jc w:val="both"/>
              <w:rPr>
                <w:rFonts w:ascii="Arial Narrow" w:hAnsi="Arial Narrow"/>
                <w:lang w:bidi="en-US"/>
              </w:rPr>
            </w:pPr>
          </w:p>
          <w:p w14:paraId="06E85A61" w14:textId="77777777" w:rsidR="00433F9F" w:rsidRPr="00311633" w:rsidRDefault="00433F9F" w:rsidP="007B2808">
            <w:pPr>
              <w:numPr>
                <w:ilvl w:val="0"/>
                <w:numId w:val="17"/>
              </w:numPr>
              <w:spacing w:line="276" w:lineRule="auto"/>
              <w:jc w:val="both"/>
              <w:rPr>
                <w:rFonts w:ascii="Arial Narrow" w:hAnsi="Arial Narrow"/>
                <w:lang w:bidi="en-US"/>
              </w:rPr>
            </w:pPr>
            <w:r w:rsidRPr="00311633">
              <w:rPr>
                <w:rFonts w:ascii="Arial Narrow" w:hAnsi="Arial Narrow"/>
                <w:lang w:bidi="en-US"/>
              </w:rPr>
              <w:lastRenderedPageBreak/>
              <w:t>podatki o podizvajalcu (naziv, polni naslov, matična številka, davčna številka in transakcijski račun ter kontaktni podatki)</w:t>
            </w:r>
            <w:r w:rsidR="00376496" w:rsidRPr="00311633">
              <w:rPr>
                <w:rFonts w:ascii="Arial Narrow" w:hAnsi="Arial Narrow"/>
                <w:lang w:bidi="en-US"/>
              </w:rPr>
              <w:t>:</w:t>
            </w:r>
            <w:r w:rsidRPr="00311633">
              <w:rPr>
                <w:rFonts w:ascii="Arial Narrow" w:hAnsi="Arial Narrow"/>
                <w:lang w:bidi="en-US"/>
              </w:rPr>
              <w:t xml:space="preserve"> </w:t>
            </w:r>
          </w:p>
          <w:p w14:paraId="1ADFE08E" w14:textId="77777777" w:rsidR="00433F9F" w:rsidRPr="00311633" w:rsidRDefault="00433F9F" w:rsidP="00230252">
            <w:pPr>
              <w:spacing w:line="276" w:lineRule="auto"/>
              <w:ind w:left="992"/>
              <w:jc w:val="both"/>
              <w:rPr>
                <w:rFonts w:ascii="Arial Narrow" w:hAnsi="Arial Narrow"/>
                <w:lang w:bidi="en-US"/>
              </w:rPr>
            </w:pPr>
          </w:p>
          <w:p w14:paraId="19B66C99"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Podizvajalec …………………………………………….matična številka …………..…… davčna številka …………….. TRR ……………………..….……………... pri banki ………....................................., kontaktni podatki: kontaktna oseba……………….., telefonska št…………….., e-naslov……………………….</w:t>
            </w:r>
          </w:p>
          <w:p w14:paraId="0670E83A" w14:textId="77777777" w:rsidR="00433F9F" w:rsidRPr="00311633" w:rsidRDefault="00433F9F" w:rsidP="00230252">
            <w:pPr>
              <w:spacing w:line="276" w:lineRule="auto"/>
              <w:ind w:left="708"/>
              <w:jc w:val="both"/>
              <w:rPr>
                <w:rFonts w:ascii="Arial Narrow" w:hAnsi="Arial Narrow"/>
                <w:lang w:bidi="en-US"/>
              </w:rPr>
            </w:pPr>
          </w:p>
          <w:p w14:paraId="3489A6DA" w14:textId="77777777" w:rsidR="00433F9F" w:rsidRPr="00311633" w:rsidRDefault="00376496" w:rsidP="007E6214">
            <w:pPr>
              <w:spacing w:line="276" w:lineRule="auto"/>
              <w:ind w:left="708"/>
              <w:jc w:val="both"/>
              <w:rPr>
                <w:rFonts w:ascii="Arial Narrow" w:hAnsi="Arial Narrow"/>
                <w:lang w:bidi="en-US"/>
              </w:rPr>
            </w:pPr>
            <w:r w:rsidRPr="00311633">
              <w:rPr>
                <w:rFonts w:ascii="Arial Narrow" w:hAnsi="Arial Narrow"/>
                <w:lang w:bidi="en-US"/>
              </w:rPr>
              <w:t xml:space="preserve">2. </w:t>
            </w:r>
            <w:r w:rsidR="00433F9F" w:rsidRPr="00311633">
              <w:rPr>
                <w:rFonts w:ascii="Arial Narrow" w:hAnsi="Arial Narrow"/>
                <w:lang w:bidi="en-US"/>
              </w:rPr>
              <w:t xml:space="preserve">predmet, količina, vrednost, kraj in rok izvedbe teh del: </w:t>
            </w:r>
          </w:p>
          <w:p w14:paraId="1FD2D25D" w14:textId="77777777" w:rsidR="00433F9F" w:rsidRPr="00311633" w:rsidRDefault="00433F9F" w:rsidP="00230252">
            <w:pPr>
              <w:spacing w:line="276" w:lineRule="auto"/>
              <w:ind w:left="992"/>
              <w:jc w:val="both"/>
              <w:rPr>
                <w:rFonts w:ascii="Arial Narrow" w:hAnsi="Arial Narrow"/>
                <w:lang w:bidi="en-US"/>
              </w:rPr>
            </w:pPr>
          </w:p>
          <w:p w14:paraId="75DCF31A"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Podizvajalec …………………………….… bo opravil naslednje dobave in storitve v zvezi s sklenjeno pogodbo: …………………………………………………………….. .</w:t>
            </w:r>
          </w:p>
          <w:p w14:paraId="38672AED" w14:textId="77777777" w:rsidR="00433F9F" w:rsidRPr="00311633" w:rsidRDefault="00433F9F" w:rsidP="00230252">
            <w:pPr>
              <w:spacing w:line="276" w:lineRule="auto"/>
              <w:jc w:val="both"/>
              <w:rPr>
                <w:rFonts w:ascii="Arial Narrow" w:hAnsi="Arial Narrow"/>
                <w:lang w:bidi="en-US"/>
              </w:rPr>
            </w:pPr>
          </w:p>
          <w:p w14:paraId="68E690F3"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14:paraId="7053A5B9" w14:textId="77777777" w:rsidR="00433F9F" w:rsidRPr="00311633" w:rsidRDefault="00433F9F" w:rsidP="00230252">
            <w:pPr>
              <w:tabs>
                <w:tab w:val="left" w:pos="709"/>
              </w:tabs>
              <w:spacing w:line="276" w:lineRule="auto"/>
              <w:jc w:val="both"/>
              <w:rPr>
                <w:rFonts w:ascii="Arial Narrow" w:hAnsi="Arial Narrow"/>
                <w:lang w:bidi="en-US"/>
              </w:rPr>
            </w:pPr>
          </w:p>
          <w:p w14:paraId="5409962E" w14:textId="77777777" w:rsidR="00433F9F" w:rsidRPr="00311633" w:rsidRDefault="00433F9F" w:rsidP="00230252">
            <w:pPr>
              <w:tabs>
                <w:tab w:val="left" w:pos="709"/>
              </w:tabs>
              <w:spacing w:line="276" w:lineRule="auto"/>
              <w:jc w:val="both"/>
              <w:rPr>
                <w:rFonts w:ascii="Arial Narrow" w:hAnsi="Arial Narrow"/>
                <w:lang w:bidi="en-US"/>
              </w:rPr>
            </w:pPr>
            <w:r w:rsidRPr="00311633">
              <w:rPr>
                <w:rFonts w:ascii="Arial Narrow" w:hAnsi="Arial Narrow"/>
                <w:lang w:bidi="en-US"/>
              </w:rPr>
              <w:t xml:space="preserve">Če se po sklenitvi pogodbe zamenja podizvajalec ali če dobavitelj sklene pogodbo z novim podizvajalcem ali če pride do morebitnih sprememb informacij iz 2. odstavka 94. člena ZJN-3, mora dobavitelj  </w:t>
            </w:r>
            <w:r w:rsidR="00376496" w:rsidRPr="00311633">
              <w:rPr>
                <w:rFonts w:ascii="Arial Narrow" w:hAnsi="Arial Narrow"/>
                <w:lang w:bidi="en-US"/>
              </w:rPr>
              <w:t>naročniku</w:t>
            </w:r>
            <w:r w:rsidRPr="00311633">
              <w:rPr>
                <w:rFonts w:ascii="Arial Narrow" w:hAnsi="Arial Narrow"/>
                <w:lang w:bidi="en-US"/>
              </w:rPr>
              <w:t xml:space="preserve"> v 5 dneh po spremembi predložiti: </w:t>
            </w:r>
          </w:p>
          <w:p w14:paraId="0ED332D0" w14:textId="77777777" w:rsidR="00433F9F" w:rsidRPr="00311633" w:rsidRDefault="00433F9F" w:rsidP="00230252">
            <w:pPr>
              <w:tabs>
                <w:tab w:val="left" w:pos="709"/>
              </w:tabs>
              <w:spacing w:line="276" w:lineRule="auto"/>
              <w:jc w:val="both"/>
              <w:rPr>
                <w:rFonts w:ascii="Arial Narrow" w:hAnsi="Arial Narrow"/>
                <w:lang w:bidi="en-US"/>
              </w:rPr>
            </w:pPr>
          </w:p>
          <w:p w14:paraId="57510FB5"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obvestilo oz. vse dokumente skladno z določbo 3. odstavka 94. člena ZJN-3,</w:t>
            </w:r>
          </w:p>
          <w:p w14:paraId="5BD46ACB"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 xml:space="preserve">pooblastilo za plačilo opravljenih in prevzetih del oziroma dobav neposredno novemu podizvajalcu (v primeru za novi podizvajalec zahteva neposredno plačilo), </w:t>
            </w:r>
          </w:p>
          <w:p w14:paraId="7F11D7FE"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zahtevo in soglasje novega podizvajalca k neposrednemu plačilu (v primeru, da novi podizvajalec zahteva neposredno plačilo).</w:t>
            </w:r>
          </w:p>
          <w:p w14:paraId="6A981AD7" w14:textId="77777777" w:rsidR="00433F9F" w:rsidRPr="00311633" w:rsidRDefault="00433F9F" w:rsidP="00231568">
            <w:pPr>
              <w:tabs>
                <w:tab w:val="left" w:pos="3071"/>
              </w:tabs>
              <w:spacing w:line="276" w:lineRule="auto"/>
              <w:jc w:val="both"/>
              <w:rPr>
                <w:rFonts w:ascii="Arial Narrow" w:hAnsi="Arial Narrow"/>
                <w:lang w:bidi="en-US"/>
              </w:rPr>
            </w:pPr>
          </w:p>
          <w:p w14:paraId="684A95C6"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Novi podizvajalec mora v takem primeru izpolnjevati vse zahtevane pogoje, ki se nanašajo na podizvajalce v razpisni dokumentaciji oziroma ZJN-3, oziroma pogoje, ki jih je izpolnjeval prvotni podizvajalec. </w:t>
            </w:r>
            <w:r w:rsidR="00376496" w:rsidRPr="00311633">
              <w:rPr>
                <w:rFonts w:ascii="Arial Narrow" w:hAnsi="Arial Narrow"/>
                <w:lang w:bidi="en-US"/>
              </w:rPr>
              <w:t>D</w:t>
            </w:r>
            <w:r w:rsidRPr="00311633">
              <w:rPr>
                <w:rFonts w:ascii="Arial Narrow" w:hAnsi="Arial Narrow"/>
                <w:lang w:bidi="en-US"/>
              </w:rPr>
              <w:t>obavitelj mora naročniku pred zamenjavo podizvajalca posredovati vso zahtevano dokumentacijo, ki se nanaša na izpolnjevanje pogojev za novega podizvajalca.</w:t>
            </w:r>
          </w:p>
          <w:p w14:paraId="1060CDCF" w14:textId="77777777" w:rsidR="00433F9F" w:rsidRPr="00311633" w:rsidRDefault="00433F9F" w:rsidP="00230252">
            <w:pPr>
              <w:spacing w:before="100" w:beforeAutospacing="1" w:after="100" w:afterAutospacing="1" w:line="276" w:lineRule="auto"/>
              <w:jc w:val="both"/>
              <w:rPr>
                <w:rFonts w:ascii="Arial Narrow" w:hAnsi="Arial Narrow"/>
                <w:lang w:bidi="en-US"/>
              </w:rPr>
            </w:pPr>
            <w:r w:rsidRPr="00311633">
              <w:rPr>
                <w:rFonts w:ascii="Arial Narrow" w:hAnsi="Arial Narrow"/>
                <w:lang w:bidi="en-US"/>
              </w:rPr>
              <w:t>V primeru da dobavitelj ne predloži zahtevane dokumentacije pred zamenjavo podizvajalca, podizvajalca ne more zamenjati, sicer bo naročnik odstopil od pogodbe in unovčil bančno garancijo za dobro izvedbo pogodbenih obveznosti.</w:t>
            </w:r>
          </w:p>
          <w:p w14:paraId="6CC441DB" w14:textId="77777777" w:rsidR="00433F9F" w:rsidRPr="00311633" w:rsidRDefault="00433F9F" w:rsidP="00230252">
            <w:pPr>
              <w:autoSpaceDE w:val="0"/>
              <w:autoSpaceDN w:val="0"/>
              <w:adjustRightInd w:val="0"/>
              <w:spacing w:line="276" w:lineRule="auto"/>
              <w:jc w:val="both"/>
              <w:rPr>
                <w:rFonts w:ascii="Arial Narrow" w:eastAsia="Calibri" w:hAnsi="Arial Narrow"/>
                <w:lang w:bidi="en-US"/>
              </w:rPr>
            </w:pPr>
            <w:r w:rsidRPr="00311633">
              <w:rPr>
                <w:rFonts w:ascii="Arial Narrow" w:eastAsia="Calibri" w:hAnsi="Arial Narrow"/>
                <w:lang w:bidi="en-US"/>
              </w:rPr>
              <w:t>Zamenjavo podizvajalca pogodbeni stranki uredita z aneksom k tej pogodbi. V razmerju do naročnika dobavitelj v celoti odgovarja za izvedbo del</w:t>
            </w:r>
            <w:r w:rsidR="00376496" w:rsidRPr="00311633">
              <w:rPr>
                <w:rFonts w:ascii="Arial Narrow" w:eastAsia="Calibri" w:hAnsi="Arial Narrow"/>
                <w:lang w:bidi="en-US"/>
              </w:rPr>
              <w:t>/dobav</w:t>
            </w:r>
            <w:r w:rsidRPr="00311633">
              <w:rPr>
                <w:rFonts w:ascii="Arial Narrow" w:eastAsia="Calibri" w:hAnsi="Arial Narrow"/>
                <w:lang w:bidi="en-US"/>
              </w:rPr>
              <w:t>, ki so predmet te pogodbe.</w:t>
            </w:r>
          </w:p>
        </w:tc>
      </w:tr>
    </w:tbl>
    <w:p w14:paraId="11089F3E" w14:textId="77777777" w:rsidR="00433F9F" w:rsidRPr="00311633" w:rsidRDefault="00433F9F" w:rsidP="00433F9F">
      <w:pPr>
        <w:rPr>
          <w:rFonts w:ascii="Arial Narrow" w:hAnsi="Arial Narrow"/>
          <w:b/>
          <w:color w:val="FF0000"/>
        </w:rPr>
      </w:pPr>
    </w:p>
    <w:p w14:paraId="12D1C785"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14E0036C" w14:textId="77777777" w:rsidR="00433F9F" w:rsidRPr="00311633" w:rsidRDefault="00433F9F" w:rsidP="00433F9F">
      <w:pPr>
        <w:tabs>
          <w:tab w:val="left" w:pos="993"/>
          <w:tab w:val="left" w:pos="1560"/>
        </w:tabs>
        <w:ind w:left="360"/>
        <w:jc w:val="both"/>
        <w:rPr>
          <w:rFonts w:ascii="Arial Narrow" w:hAnsi="Arial Narrow"/>
          <w:b/>
        </w:rPr>
      </w:pPr>
    </w:p>
    <w:p w14:paraId="70F0125C"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Dobavljeno blago mora po vseh karakteristikah ustrezati strokovnim zahtevam iz javnega naročila.</w:t>
      </w:r>
    </w:p>
    <w:p w14:paraId="44FD423E" w14:textId="77777777" w:rsidR="00433F9F" w:rsidRPr="00311633" w:rsidRDefault="00433F9F" w:rsidP="00433F9F">
      <w:pPr>
        <w:tabs>
          <w:tab w:val="left" w:pos="993"/>
          <w:tab w:val="left" w:pos="1560"/>
        </w:tabs>
        <w:jc w:val="both"/>
        <w:rPr>
          <w:rFonts w:ascii="Arial Narrow" w:hAnsi="Arial Narrow"/>
        </w:rPr>
      </w:pPr>
    </w:p>
    <w:p w14:paraId="42E310E0"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Reklamacije zaradi neustrezne kakovosti ali količinskih primanjkljajev </w:t>
      </w:r>
      <w:r w:rsidR="00376496" w:rsidRPr="00311633">
        <w:rPr>
          <w:rFonts w:ascii="Arial Narrow" w:hAnsi="Arial Narrow"/>
        </w:rPr>
        <w:t xml:space="preserve">bo </w:t>
      </w:r>
      <w:r w:rsidRPr="00311633">
        <w:rPr>
          <w:rFonts w:ascii="Arial Narrow" w:hAnsi="Arial Narrow"/>
        </w:rPr>
        <w:t>naročnik dobavitelju sporoči</w:t>
      </w:r>
      <w:r w:rsidR="00376496" w:rsidRPr="00311633">
        <w:rPr>
          <w:rFonts w:ascii="Arial Narrow" w:hAnsi="Arial Narrow"/>
        </w:rPr>
        <w:t>l:</w:t>
      </w:r>
    </w:p>
    <w:p w14:paraId="1C0B3EBD" w14:textId="77777777" w:rsidR="00433F9F" w:rsidRPr="00311633" w:rsidRDefault="00433F9F" w:rsidP="00433F9F">
      <w:pPr>
        <w:tabs>
          <w:tab w:val="left" w:pos="993"/>
          <w:tab w:val="left" w:pos="1560"/>
        </w:tabs>
        <w:jc w:val="both"/>
        <w:rPr>
          <w:rFonts w:ascii="Arial Narrow" w:hAnsi="Arial Narrow"/>
        </w:rPr>
      </w:pPr>
    </w:p>
    <w:p w14:paraId="76729892" w14:textId="77777777" w:rsidR="00376496" w:rsidRPr="00311633" w:rsidRDefault="00376496" w:rsidP="00376496">
      <w:pPr>
        <w:pStyle w:val="Odstavekseznama"/>
        <w:numPr>
          <w:ilvl w:val="0"/>
          <w:numId w:val="14"/>
        </w:numPr>
        <w:tabs>
          <w:tab w:val="left" w:pos="993"/>
          <w:tab w:val="left" w:pos="1560"/>
        </w:tabs>
        <w:jc w:val="both"/>
        <w:rPr>
          <w:rFonts w:ascii="Arial Narrow" w:hAnsi="Arial Narrow"/>
        </w:rPr>
      </w:pPr>
      <w:r w:rsidRPr="00311633">
        <w:rPr>
          <w:rFonts w:ascii="Arial Narrow" w:hAnsi="Arial Narrow"/>
        </w:rPr>
        <w:t>g</w:t>
      </w:r>
      <w:r w:rsidR="00433F9F" w:rsidRPr="00311633">
        <w:rPr>
          <w:rFonts w:ascii="Arial Narrow" w:hAnsi="Arial Narrow"/>
        </w:rPr>
        <w:t xml:space="preserve">lede količinskih primanjkljajev  najkasneje en (1) dan po prejemu blaga, </w:t>
      </w:r>
    </w:p>
    <w:p w14:paraId="255416EC" w14:textId="77777777" w:rsidR="00433F9F" w:rsidRPr="00311633" w:rsidRDefault="00433F9F" w:rsidP="00231568">
      <w:pPr>
        <w:pStyle w:val="Odstavekseznama"/>
        <w:numPr>
          <w:ilvl w:val="0"/>
          <w:numId w:val="14"/>
        </w:numPr>
        <w:tabs>
          <w:tab w:val="left" w:pos="993"/>
          <w:tab w:val="left" w:pos="1560"/>
        </w:tabs>
        <w:jc w:val="both"/>
        <w:rPr>
          <w:rFonts w:ascii="Arial Narrow" w:hAnsi="Arial Narrow"/>
        </w:rPr>
      </w:pPr>
      <w:r w:rsidRPr="00311633">
        <w:rPr>
          <w:rFonts w:ascii="Arial Narrow" w:hAnsi="Arial Narrow"/>
        </w:rPr>
        <w:t>glede kakovosti pa najkasneje 8 dni od prejema blaga v skladišče.</w:t>
      </w:r>
    </w:p>
    <w:p w14:paraId="26001535" w14:textId="77777777" w:rsidR="00433F9F" w:rsidRPr="00311633" w:rsidRDefault="00433F9F" w:rsidP="00433F9F">
      <w:pPr>
        <w:tabs>
          <w:tab w:val="left" w:pos="993"/>
          <w:tab w:val="left" w:pos="1560"/>
        </w:tabs>
        <w:jc w:val="both"/>
        <w:rPr>
          <w:rFonts w:ascii="Arial Narrow" w:hAnsi="Arial Narrow"/>
        </w:rPr>
      </w:pPr>
    </w:p>
    <w:p w14:paraId="6C3A51F1"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 </w:t>
      </w:r>
      <w:r w:rsidR="00376496" w:rsidRPr="00311633">
        <w:rPr>
          <w:rFonts w:ascii="Arial Narrow" w:hAnsi="Arial Narrow"/>
        </w:rPr>
        <w:t>Glede jamčevanja za stvarne napake</w:t>
      </w:r>
      <w:r w:rsidRPr="00311633">
        <w:rPr>
          <w:rFonts w:ascii="Arial Narrow" w:hAnsi="Arial Narrow"/>
        </w:rPr>
        <w:t xml:space="preserve"> veljajo določila Obligacijskega zakonika.</w:t>
      </w:r>
    </w:p>
    <w:p w14:paraId="14667387" w14:textId="77777777" w:rsidR="00433F9F" w:rsidRPr="00311633" w:rsidRDefault="00433F9F" w:rsidP="00433F9F">
      <w:pPr>
        <w:tabs>
          <w:tab w:val="left" w:pos="993"/>
          <w:tab w:val="left" w:pos="1560"/>
        </w:tabs>
        <w:jc w:val="both"/>
        <w:rPr>
          <w:rFonts w:ascii="Arial Narrow" w:hAnsi="Arial Narrow"/>
        </w:rPr>
      </w:pPr>
    </w:p>
    <w:p w14:paraId="396AC7F4" w14:textId="77777777" w:rsidR="00433F9F" w:rsidRPr="00311633" w:rsidRDefault="00433F9F" w:rsidP="00433F9F">
      <w:pPr>
        <w:keepNext/>
        <w:keepLines/>
        <w:spacing w:line="200" w:lineRule="atLeast"/>
        <w:jc w:val="center"/>
        <w:outlineLvl w:val="1"/>
        <w:rPr>
          <w:rFonts w:ascii="Arial Narrow" w:eastAsiaTheme="majorEastAsia" w:hAnsi="Arial Narrow" w:cstheme="majorBidi"/>
          <w:b/>
          <w:i/>
        </w:rPr>
      </w:pPr>
      <w:r w:rsidRPr="00311633">
        <w:rPr>
          <w:rFonts w:ascii="Arial Narrow" w:eastAsiaTheme="majorEastAsia" w:hAnsi="Arial Narrow" w:cstheme="majorBidi"/>
          <w:b/>
        </w:rPr>
        <w:t>9.  člen</w:t>
      </w:r>
    </w:p>
    <w:p w14:paraId="5085A12C" w14:textId="77777777" w:rsidR="00433F9F" w:rsidRPr="00311633" w:rsidRDefault="00433F9F" w:rsidP="00433F9F">
      <w:pPr>
        <w:ind w:left="360" w:right="23"/>
        <w:rPr>
          <w:rFonts w:ascii="Arial Narrow" w:hAnsi="Arial Narrow"/>
          <w:lang w:val="x-none" w:eastAsia="x-none"/>
        </w:rPr>
      </w:pPr>
    </w:p>
    <w:p w14:paraId="31850467" w14:textId="77777777" w:rsidR="00433F9F" w:rsidRPr="00311633" w:rsidRDefault="00433F9F" w:rsidP="00433F9F">
      <w:pPr>
        <w:tabs>
          <w:tab w:val="left" w:pos="567"/>
        </w:tabs>
        <w:jc w:val="both"/>
        <w:rPr>
          <w:rFonts w:ascii="Arial Narrow" w:hAnsi="Arial Narrow"/>
          <w:iCs/>
        </w:rPr>
      </w:pPr>
      <w:r w:rsidRPr="00311633">
        <w:rPr>
          <w:rFonts w:ascii="Arial Narrow" w:hAnsi="Arial Narrow"/>
          <w:iCs/>
        </w:rPr>
        <w:t>V primeru zamude z izvajanjem pogodbenih obveznosti po krivdi dobavitelja, bo dobavitelj plačal naročniku pogodbeno kazen, in sicer:</w:t>
      </w:r>
    </w:p>
    <w:p w14:paraId="5706C114" w14:textId="77777777" w:rsidR="00433F9F" w:rsidRPr="00311633" w:rsidRDefault="00433F9F" w:rsidP="007B2808">
      <w:pPr>
        <w:numPr>
          <w:ilvl w:val="0"/>
          <w:numId w:val="25"/>
        </w:numPr>
        <w:jc w:val="both"/>
        <w:rPr>
          <w:rFonts w:ascii="Arial Narrow" w:hAnsi="Arial Narrow"/>
          <w:iCs/>
        </w:rPr>
      </w:pPr>
      <w:r w:rsidRPr="00311633">
        <w:rPr>
          <w:rFonts w:ascii="Arial Narrow" w:hAnsi="Arial Narrow"/>
          <w:iCs/>
        </w:rPr>
        <w:t>za vsak koledarski dan zamude v višini 0,5% (pet desetin odstotka)</w:t>
      </w:r>
      <w:r w:rsidRPr="00311633">
        <w:rPr>
          <w:rFonts w:ascii="Arial Narrow" w:hAnsi="Arial Narrow"/>
          <w:iCs/>
          <w:color w:val="FF0000"/>
        </w:rPr>
        <w:t xml:space="preserve"> </w:t>
      </w:r>
      <w:r w:rsidRPr="00311633">
        <w:rPr>
          <w:rFonts w:ascii="Arial Narrow" w:hAnsi="Arial Narrow"/>
          <w:iCs/>
        </w:rPr>
        <w:t>od vrednosti posamične dobave,</w:t>
      </w:r>
    </w:p>
    <w:p w14:paraId="3929F80E" w14:textId="77777777" w:rsidR="00433F9F" w:rsidRPr="00311633" w:rsidRDefault="00433F9F" w:rsidP="007B2808">
      <w:pPr>
        <w:numPr>
          <w:ilvl w:val="0"/>
          <w:numId w:val="25"/>
        </w:numPr>
        <w:jc w:val="both"/>
        <w:rPr>
          <w:rFonts w:ascii="Arial Narrow" w:hAnsi="Arial Narrow"/>
          <w:iCs/>
        </w:rPr>
      </w:pPr>
      <w:r w:rsidRPr="00311633">
        <w:rPr>
          <w:rFonts w:ascii="Arial Narrow" w:hAnsi="Arial Narrow"/>
          <w:iCs/>
        </w:rPr>
        <w:t xml:space="preserve">vendar skupno največ v višini 10% (desetih odstotkov) </w:t>
      </w:r>
      <w:r w:rsidR="00376496" w:rsidRPr="00311633">
        <w:rPr>
          <w:rFonts w:ascii="Arial Narrow" w:hAnsi="Arial Narrow"/>
          <w:iCs/>
        </w:rPr>
        <w:t xml:space="preserve">predvidene </w:t>
      </w:r>
      <w:r w:rsidRPr="00311633">
        <w:rPr>
          <w:rFonts w:ascii="Arial Narrow" w:hAnsi="Arial Narrow"/>
          <w:iCs/>
        </w:rPr>
        <w:t>celotne pogodbene vrednosti.</w:t>
      </w:r>
    </w:p>
    <w:p w14:paraId="1A1DF81F" w14:textId="77777777" w:rsidR="00433F9F" w:rsidRPr="00311633" w:rsidRDefault="00433F9F" w:rsidP="00433F9F">
      <w:pPr>
        <w:tabs>
          <w:tab w:val="left" w:pos="567"/>
        </w:tabs>
        <w:jc w:val="both"/>
        <w:rPr>
          <w:rFonts w:ascii="Arial Narrow" w:hAnsi="Arial Narrow"/>
          <w:iCs/>
        </w:rPr>
      </w:pPr>
    </w:p>
    <w:p w14:paraId="0AC4783C" w14:textId="77777777" w:rsidR="00433F9F" w:rsidRPr="00311633" w:rsidRDefault="00433F9F" w:rsidP="00433F9F">
      <w:pPr>
        <w:tabs>
          <w:tab w:val="left" w:pos="567"/>
        </w:tabs>
        <w:jc w:val="both"/>
        <w:rPr>
          <w:rFonts w:ascii="Arial Narrow" w:hAnsi="Arial Narrow"/>
          <w:iCs/>
        </w:rPr>
      </w:pPr>
    </w:p>
    <w:p w14:paraId="2E454767" w14:textId="77777777" w:rsidR="00433F9F" w:rsidRPr="00311633" w:rsidRDefault="00433F9F" w:rsidP="00433F9F">
      <w:pPr>
        <w:tabs>
          <w:tab w:val="left" w:pos="567"/>
        </w:tabs>
        <w:jc w:val="both"/>
        <w:rPr>
          <w:rFonts w:ascii="Arial Narrow" w:hAnsi="Arial Narrow"/>
          <w:iCs/>
        </w:rPr>
      </w:pPr>
      <w:r w:rsidRPr="00311633">
        <w:rPr>
          <w:rFonts w:ascii="Arial Narrow" w:hAnsi="Arial Narrow"/>
          <w:iCs/>
        </w:rPr>
        <w:t xml:space="preserve">Če bo škoda, ki jo bo zaradi zamude utrpel naročnik večja od pogodbene kazni, ima naročnik pravico zahtevati razliko do polne odškodnine. </w:t>
      </w:r>
    </w:p>
    <w:p w14:paraId="32D0F756" w14:textId="77777777" w:rsidR="00433F9F" w:rsidRPr="00311633" w:rsidRDefault="00433F9F" w:rsidP="00433F9F">
      <w:pPr>
        <w:tabs>
          <w:tab w:val="left" w:pos="567"/>
        </w:tabs>
        <w:jc w:val="both"/>
        <w:rPr>
          <w:rFonts w:ascii="Arial Narrow" w:hAnsi="Arial Narrow"/>
          <w:iCs/>
        </w:rPr>
      </w:pPr>
    </w:p>
    <w:p w14:paraId="15AD6B92" w14:textId="77777777" w:rsidR="00433F9F" w:rsidRPr="00311633" w:rsidRDefault="00433F9F" w:rsidP="00433F9F">
      <w:pPr>
        <w:tabs>
          <w:tab w:val="left" w:pos="284"/>
        </w:tabs>
        <w:jc w:val="center"/>
        <w:rPr>
          <w:rFonts w:ascii="Arial Narrow" w:hAnsi="Arial Narrow"/>
          <w:b/>
        </w:rPr>
      </w:pPr>
      <w:r w:rsidRPr="00311633">
        <w:rPr>
          <w:rFonts w:ascii="Arial Narrow" w:hAnsi="Arial Narrow"/>
          <w:b/>
        </w:rPr>
        <w:t>10. člen</w:t>
      </w:r>
    </w:p>
    <w:p w14:paraId="390484E6" w14:textId="77777777" w:rsidR="00433F9F" w:rsidRPr="00311633" w:rsidRDefault="00433F9F" w:rsidP="00433F9F">
      <w:pPr>
        <w:tabs>
          <w:tab w:val="left" w:pos="993"/>
          <w:tab w:val="left" w:pos="1560"/>
        </w:tabs>
        <w:ind w:left="360"/>
        <w:jc w:val="both"/>
        <w:rPr>
          <w:rFonts w:ascii="Arial Narrow" w:hAnsi="Arial Narrow"/>
          <w:b/>
        </w:rPr>
      </w:pPr>
    </w:p>
    <w:p w14:paraId="7D6B429E"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Pooblaščena oseba pri izvajanju te pogodbe:</w:t>
      </w:r>
    </w:p>
    <w:p w14:paraId="16E7AA27"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s  strani dobavitelja : _________________________________________________________________</w:t>
      </w:r>
    </w:p>
    <w:p w14:paraId="50774C4B" w14:textId="77777777" w:rsidR="00433F9F" w:rsidRPr="00311633" w:rsidRDefault="00433F9F" w:rsidP="00433F9F">
      <w:pPr>
        <w:tabs>
          <w:tab w:val="left" w:pos="993"/>
          <w:tab w:val="left" w:pos="1560"/>
        </w:tabs>
        <w:jc w:val="both"/>
        <w:rPr>
          <w:rFonts w:ascii="Arial Narrow" w:hAnsi="Arial Narrow"/>
          <w:u w:val="single"/>
        </w:rPr>
      </w:pPr>
      <w:r w:rsidRPr="00311633">
        <w:rPr>
          <w:rFonts w:ascii="Arial Narrow" w:hAnsi="Arial Narrow"/>
        </w:rPr>
        <w:t>komercialni skrbnik pogodbe na strani naročnika : Špela Pipan</w:t>
      </w:r>
    </w:p>
    <w:p w14:paraId="0BB6C6F2" w14:textId="4D8D839C"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strokovni skrbnik na strani naročnika: </w:t>
      </w:r>
      <w:proofErr w:type="spellStart"/>
      <w:r w:rsidR="00086A20">
        <w:rPr>
          <w:rFonts w:ascii="Arial Narrow" w:hAnsi="Arial Narrow"/>
        </w:rPr>
        <w:t>Asim</w:t>
      </w:r>
      <w:proofErr w:type="spellEnd"/>
      <w:r w:rsidR="00086A20">
        <w:rPr>
          <w:rFonts w:ascii="Arial Narrow" w:hAnsi="Arial Narrow"/>
        </w:rPr>
        <w:t xml:space="preserve"> </w:t>
      </w:r>
      <w:proofErr w:type="spellStart"/>
      <w:r w:rsidR="00086A20">
        <w:rPr>
          <w:rFonts w:ascii="Arial Narrow" w:hAnsi="Arial Narrow"/>
        </w:rPr>
        <w:t>Kenjar</w:t>
      </w:r>
      <w:proofErr w:type="spellEnd"/>
    </w:p>
    <w:p w14:paraId="7DFAE264" w14:textId="77777777" w:rsidR="00666D7A" w:rsidRPr="00311633" w:rsidRDefault="00666D7A" w:rsidP="00433F9F">
      <w:pPr>
        <w:tabs>
          <w:tab w:val="left" w:pos="993"/>
          <w:tab w:val="left" w:pos="1560"/>
        </w:tabs>
        <w:jc w:val="both"/>
        <w:rPr>
          <w:rFonts w:ascii="Arial Narrow" w:hAnsi="Arial Narrow"/>
        </w:rPr>
      </w:pPr>
    </w:p>
    <w:p w14:paraId="1CCC042D" w14:textId="77777777" w:rsidR="00433F9F" w:rsidRPr="00311633" w:rsidRDefault="00433F9F" w:rsidP="00433F9F">
      <w:pPr>
        <w:tabs>
          <w:tab w:val="left" w:pos="993"/>
          <w:tab w:val="left" w:pos="1560"/>
        </w:tabs>
        <w:jc w:val="both"/>
        <w:rPr>
          <w:rFonts w:ascii="Arial Narrow" w:hAnsi="Arial Narrow"/>
          <w:b/>
        </w:rPr>
      </w:pPr>
    </w:p>
    <w:p w14:paraId="59C8F0E9" w14:textId="20A6024C" w:rsidR="00580709" w:rsidRDefault="00580709" w:rsidP="00433F9F">
      <w:pPr>
        <w:tabs>
          <w:tab w:val="left" w:pos="993"/>
          <w:tab w:val="left" w:pos="1560"/>
        </w:tabs>
        <w:jc w:val="both"/>
        <w:rPr>
          <w:rFonts w:ascii="Arial Narrow" w:hAnsi="Arial Narrow"/>
          <w:b/>
        </w:rPr>
      </w:pPr>
    </w:p>
    <w:p w14:paraId="1BB2EDDC" w14:textId="3A5BD901" w:rsidR="00DE09D9" w:rsidRDefault="00DE09D9" w:rsidP="00433F9F">
      <w:pPr>
        <w:tabs>
          <w:tab w:val="left" w:pos="993"/>
          <w:tab w:val="left" w:pos="1560"/>
        </w:tabs>
        <w:jc w:val="both"/>
        <w:rPr>
          <w:rFonts w:ascii="Arial Narrow" w:hAnsi="Arial Narrow"/>
          <w:b/>
        </w:rPr>
      </w:pPr>
    </w:p>
    <w:p w14:paraId="70A0CB29" w14:textId="639ECEE4" w:rsidR="00DE09D9" w:rsidRDefault="00DE09D9" w:rsidP="00433F9F">
      <w:pPr>
        <w:tabs>
          <w:tab w:val="left" w:pos="993"/>
          <w:tab w:val="left" w:pos="1560"/>
        </w:tabs>
        <w:jc w:val="both"/>
        <w:rPr>
          <w:rFonts w:ascii="Arial Narrow" w:hAnsi="Arial Narrow"/>
          <w:b/>
        </w:rPr>
      </w:pPr>
    </w:p>
    <w:p w14:paraId="5E73E95A" w14:textId="1FCC0A73" w:rsidR="00DE09D9" w:rsidRDefault="00DE09D9" w:rsidP="00433F9F">
      <w:pPr>
        <w:tabs>
          <w:tab w:val="left" w:pos="993"/>
          <w:tab w:val="left" w:pos="1560"/>
        </w:tabs>
        <w:jc w:val="both"/>
        <w:rPr>
          <w:rFonts w:ascii="Arial Narrow" w:hAnsi="Arial Narrow"/>
          <w:b/>
        </w:rPr>
      </w:pPr>
    </w:p>
    <w:p w14:paraId="71B98EB4" w14:textId="77777777" w:rsidR="00DE09D9" w:rsidRPr="00311633" w:rsidRDefault="00DE09D9" w:rsidP="00433F9F">
      <w:pPr>
        <w:tabs>
          <w:tab w:val="left" w:pos="993"/>
          <w:tab w:val="left" w:pos="1560"/>
        </w:tabs>
        <w:jc w:val="both"/>
        <w:rPr>
          <w:rFonts w:ascii="Arial Narrow" w:hAnsi="Arial Narrow"/>
          <w:b/>
        </w:rPr>
      </w:pPr>
    </w:p>
    <w:p w14:paraId="0CCF0E30" w14:textId="77777777" w:rsidR="00433F9F" w:rsidRPr="00311633" w:rsidRDefault="00433F9F" w:rsidP="00580709">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7E5FFE5B" w14:textId="77777777" w:rsidR="00580709" w:rsidRPr="00311633" w:rsidRDefault="00580709" w:rsidP="00580709">
      <w:pPr>
        <w:tabs>
          <w:tab w:val="left" w:pos="993"/>
          <w:tab w:val="left" w:pos="1560"/>
        </w:tabs>
        <w:ind w:left="360"/>
        <w:rPr>
          <w:rFonts w:ascii="Arial Narrow" w:hAnsi="Arial Narrow"/>
          <w:b/>
        </w:rPr>
      </w:pPr>
    </w:p>
    <w:p w14:paraId="43ADEEBB" w14:textId="77777777" w:rsidR="00747CFD" w:rsidRPr="00311633" w:rsidRDefault="00747CFD" w:rsidP="00747CFD">
      <w:pPr>
        <w:pStyle w:val="Pripombabesedilo"/>
        <w:rPr>
          <w:rFonts w:ascii="Arial Narrow" w:hAnsi="Arial Narrow"/>
          <w:sz w:val="24"/>
          <w:szCs w:val="24"/>
        </w:rPr>
      </w:pPr>
      <w:r w:rsidRPr="00311633">
        <w:rPr>
          <w:rFonts w:ascii="Arial Narrow" w:hAnsi="Arial Narrow"/>
          <w:sz w:val="24"/>
          <w:szCs w:val="24"/>
        </w:rPr>
        <w:t xml:space="preserve">Pogodba stopi v veljavo z dnem podpisa obeh pogodbenih strank, pod </w:t>
      </w:r>
      <w:proofErr w:type="spellStart"/>
      <w:r w:rsidRPr="00311633">
        <w:rPr>
          <w:rFonts w:ascii="Arial Narrow" w:hAnsi="Arial Narrow"/>
          <w:sz w:val="24"/>
          <w:szCs w:val="24"/>
        </w:rPr>
        <w:t>odložnim</w:t>
      </w:r>
      <w:proofErr w:type="spellEnd"/>
      <w:r w:rsidRPr="00311633">
        <w:rPr>
          <w:rFonts w:ascii="Arial Narrow" w:hAnsi="Arial Narrow"/>
          <w:sz w:val="24"/>
          <w:szCs w:val="24"/>
        </w:rPr>
        <w:t xml:space="preserve"> pogojem, da dobavitelj predloži finančno zavarovanje za dobro izvedbo pogodbenih obveznosti v skladu s 3. členom te pogodbe. Za dan podpisa obeh pogodbenih strank se šteje datum podpisa zadnje od pogodbenih strank. </w:t>
      </w:r>
    </w:p>
    <w:p w14:paraId="02AC5793" w14:textId="77777777" w:rsidR="00433F9F" w:rsidRPr="00311633" w:rsidRDefault="00433F9F" w:rsidP="00433F9F">
      <w:pPr>
        <w:tabs>
          <w:tab w:val="left" w:pos="993"/>
          <w:tab w:val="left" w:pos="1560"/>
        </w:tabs>
        <w:jc w:val="both"/>
        <w:rPr>
          <w:rFonts w:ascii="Arial Narrow" w:hAnsi="Arial Narrow"/>
          <w:iCs/>
        </w:rPr>
      </w:pPr>
    </w:p>
    <w:p w14:paraId="28A85B80" w14:textId="77777777" w:rsidR="00433F9F" w:rsidRPr="00311633" w:rsidRDefault="00433F9F" w:rsidP="00433F9F">
      <w:pPr>
        <w:tabs>
          <w:tab w:val="left" w:pos="993"/>
          <w:tab w:val="left" w:pos="1560"/>
        </w:tabs>
        <w:jc w:val="both"/>
        <w:rPr>
          <w:rFonts w:ascii="Arial Narrow" w:hAnsi="Arial Narrow"/>
          <w:iCs/>
        </w:rPr>
      </w:pPr>
      <w:r w:rsidRPr="00311633">
        <w:rPr>
          <w:rFonts w:ascii="Arial Narrow" w:hAnsi="Arial Narrow"/>
          <w:iCs/>
        </w:rPr>
        <w:t xml:space="preserve">Sklenjena je za obdobje </w:t>
      </w:r>
      <w:r w:rsidRPr="00311633">
        <w:rPr>
          <w:rFonts w:ascii="Arial Narrow" w:hAnsi="Arial Narrow"/>
          <w:b/>
          <w:iCs/>
        </w:rPr>
        <w:t>šestintrideset (36) mesecev</w:t>
      </w:r>
      <w:r w:rsidRPr="00311633">
        <w:rPr>
          <w:rFonts w:ascii="Arial Narrow" w:hAnsi="Arial Narrow"/>
          <w:iCs/>
        </w:rPr>
        <w:t xml:space="preserve"> in je ni možno podaljšati.</w:t>
      </w:r>
    </w:p>
    <w:p w14:paraId="5DCB00B6" w14:textId="77777777" w:rsidR="00433F9F" w:rsidRPr="00311633" w:rsidRDefault="00433F9F" w:rsidP="00433F9F">
      <w:pPr>
        <w:tabs>
          <w:tab w:val="left" w:pos="993"/>
          <w:tab w:val="left" w:pos="1560"/>
        </w:tabs>
        <w:jc w:val="both"/>
        <w:rPr>
          <w:rFonts w:ascii="Arial Narrow" w:hAnsi="Arial Narrow"/>
          <w:iCs/>
        </w:rPr>
      </w:pPr>
    </w:p>
    <w:p w14:paraId="4FE73456"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73CFA87F" w14:textId="77777777" w:rsidR="00433F9F" w:rsidRPr="00311633" w:rsidRDefault="00433F9F" w:rsidP="00433F9F">
      <w:pPr>
        <w:tabs>
          <w:tab w:val="left" w:pos="993"/>
          <w:tab w:val="left" w:pos="1560"/>
        </w:tabs>
        <w:ind w:left="360"/>
        <w:jc w:val="both"/>
        <w:rPr>
          <w:rFonts w:ascii="Arial Narrow" w:hAnsi="Arial Narrow"/>
          <w:b/>
        </w:rPr>
      </w:pPr>
    </w:p>
    <w:p w14:paraId="00800780"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lastRenderedPageBreak/>
        <w:t xml:space="preserve">Pogodbeni stranki se dogovorita, da naročnik lahko </w:t>
      </w:r>
      <w:r w:rsidR="00376496" w:rsidRPr="00311633">
        <w:rPr>
          <w:rFonts w:ascii="Arial Narrow" w:hAnsi="Arial Narrow"/>
        </w:rPr>
        <w:t xml:space="preserve">s takojšnjim učinkom odstopi od </w:t>
      </w:r>
      <w:r w:rsidRPr="00311633">
        <w:rPr>
          <w:rFonts w:ascii="Arial Narrow" w:hAnsi="Arial Narrow"/>
        </w:rPr>
        <w:t>pogodb</w:t>
      </w:r>
      <w:r w:rsidR="00376496" w:rsidRPr="00311633">
        <w:rPr>
          <w:rFonts w:ascii="Arial Narrow" w:hAnsi="Arial Narrow"/>
        </w:rPr>
        <w:t>e</w:t>
      </w:r>
      <w:r w:rsidRPr="00311633">
        <w:rPr>
          <w:rFonts w:ascii="Arial Narrow" w:hAnsi="Arial Narrow"/>
        </w:rPr>
        <w:t xml:space="preserve"> in</w:t>
      </w:r>
      <w:r w:rsidR="00376496" w:rsidRPr="00311633">
        <w:rPr>
          <w:rFonts w:ascii="Arial Narrow" w:hAnsi="Arial Narrow"/>
        </w:rPr>
        <w:t>/ali</w:t>
      </w:r>
      <w:r w:rsidRPr="00311633">
        <w:rPr>
          <w:rFonts w:ascii="Arial Narrow" w:hAnsi="Arial Narrow"/>
        </w:rPr>
        <w:t xml:space="preserve"> unovči finančno zavarovanje za dobro izvedbo pogodbenih obveznosti oziroma denarni depozit zadrži iz naslednjih razlogov:</w:t>
      </w:r>
    </w:p>
    <w:p w14:paraId="4AAC7A9D"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dobavnega roka ali odzivnega časa,</w:t>
      </w:r>
    </w:p>
    <w:p w14:paraId="55E8ACF4"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w:t>
      </w:r>
    </w:p>
    <w:p w14:paraId="5A4002BA"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količin,</w:t>
      </w:r>
    </w:p>
    <w:p w14:paraId="64B57D99"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v primeru, da kvaliteta predmeta pogodbe ali rok uporabnosti dobavljenega blaga ne ustreza pogojem iz javnega naročila,</w:t>
      </w:r>
    </w:p>
    <w:p w14:paraId="21A0433B"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 xml:space="preserve">v primeru, da </w:t>
      </w:r>
      <w:r w:rsidR="00376496" w:rsidRPr="00311633">
        <w:rPr>
          <w:rFonts w:ascii="Arial Narrow" w:hAnsi="Arial Narrow"/>
        </w:rPr>
        <w:t xml:space="preserve">dobavitelj </w:t>
      </w:r>
      <w:r w:rsidRPr="00311633">
        <w:rPr>
          <w:rFonts w:ascii="Arial Narrow" w:hAnsi="Arial Narrow"/>
        </w:rPr>
        <w:t>ne predloži zahtevane dokumentacije pred zamenjavo podizvajalca.</w:t>
      </w:r>
    </w:p>
    <w:p w14:paraId="1C3FF073" w14:textId="77777777" w:rsidR="00433F9F" w:rsidRPr="00311633" w:rsidRDefault="00433F9F" w:rsidP="00433F9F">
      <w:pPr>
        <w:tabs>
          <w:tab w:val="left" w:pos="993"/>
          <w:tab w:val="left" w:pos="1560"/>
        </w:tabs>
        <w:jc w:val="both"/>
        <w:rPr>
          <w:rFonts w:ascii="Arial Narrow" w:hAnsi="Arial Narrow"/>
          <w:b/>
        </w:rPr>
      </w:pPr>
    </w:p>
    <w:p w14:paraId="5BF8203A"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58F9309A" w14:textId="77777777" w:rsidR="00433F9F" w:rsidRPr="00311633" w:rsidRDefault="00433F9F" w:rsidP="00433F9F">
      <w:pPr>
        <w:tabs>
          <w:tab w:val="left" w:pos="993"/>
          <w:tab w:val="left" w:pos="1560"/>
        </w:tabs>
        <w:ind w:left="360"/>
        <w:jc w:val="both"/>
        <w:rPr>
          <w:rFonts w:ascii="Arial Narrow" w:hAnsi="Arial Narrow"/>
          <w:b/>
        </w:rPr>
      </w:pPr>
      <w:r w:rsidRPr="00311633">
        <w:rPr>
          <w:rFonts w:ascii="Arial Narrow" w:hAnsi="Arial Narrow"/>
          <w:b/>
        </w:rPr>
        <w:t xml:space="preserve"> </w:t>
      </w:r>
    </w:p>
    <w:p w14:paraId="6ACA747C" w14:textId="77777777" w:rsidR="00433F9F" w:rsidRPr="00311633" w:rsidRDefault="00433F9F" w:rsidP="00433F9F">
      <w:pPr>
        <w:tabs>
          <w:tab w:val="left" w:pos="993"/>
          <w:tab w:val="left" w:pos="1560"/>
        </w:tabs>
        <w:jc w:val="both"/>
        <w:rPr>
          <w:rFonts w:ascii="Arial Narrow" w:hAnsi="Arial Narrow"/>
          <w:b/>
        </w:rPr>
      </w:pPr>
      <w:r w:rsidRPr="00311633">
        <w:rPr>
          <w:rFonts w:ascii="Arial Narrow" w:hAnsi="Arial Narrow"/>
          <w:b/>
        </w:rPr>
        <w:t>Protikorupcijska klavzula:</w:t>
      </w:r>
    </w:p>
    <w:p w14:paraId="73E3B281" w14:textId="77777777" w:rsidR="00433F9F" w:rsidRPr="00311633" w:rsidRDefault="00433F9F" w:rsidP="00433F9F">
      <w:pPr>
        <w:rPr>
          <w:rFonts w:ascii="Arial Narrow" w:hAnsi="Arial Narrow"/>
        </w:rPr>
      </w:pPr>
      <w:r w:rsidRPr="00311633">
        <w:rPr>
          <w:rFonts w:ascii="Arial Narrow" w:hAnsi="Arial Narrow"/>
        </w:rPr>
        <w:t xml:space="preserve">Če v zvezi s to pogodbo, kdo v imenu ali na račun druge pogodbene stranke, predstavniku naročnika obljubi, ponudi ali da kakšno nedovoljeno korist za: </w:t>
      </w:r>
    </w:p>
    <w:p w14:paraId="0143E9A4"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pridobitev posla ali </w:t>
      </w:r>
    </w:p>
    <w:p w14:paraId="2566E5E9"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za sklenitev posla pod ugodnejšimi pogoji ali </w:t>
      </w:r>
    </w:p>
    <w:p w14:paraId="778EF15C"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za opustitev dolžnega nadzora nad izvajanjem pogodbenih obveznosti ali </w:t>
      </w:r>
    </w:p>
    <w:p w14:paraId="41CE5A55" w14:textId="77777777" w:rsidR="00376496" w:rsidRPr="00311633" w:rsidRDefault="00433F9F" w:rsidP="007B2808">
      <w:pPr>
        <w:numPr>
          <w:ilvl w:val="1"/>
          <w:numId w:val="28"/>
        </w:numPr>
        <w:tabs>
          <w:tab w:val="left" w:pos="993"/>
          <w:tab w:val="left" w:pos="1560"/>
        </w:tabs>
        <w:rPr>
          <w:rFonts w:ascii="Arial Narrow" w:hAnsi="Arial Narrow"/>
        </w:rPr>
      </w:pPr>
      <w:r w:rsidRPr="00311633">
        <w:rPr>
          <w:rFonts w:ascii="Arial Narrow" w:hAnsi="Arial Narrow"/>
        </w:rPr>
        <w:t xml:space="preserve">za drugo ravnanje ali opustitev, s katerim je naročniku povzročena škoda ali je omogočena pridobitev nedovoljene koristi predstavniku naročnika drugi pogodbeni stranki ali njenemu predstavniku, zastopniku, posredniku, </w:t>
      </w:r>
    </w:p>
    <w:p w14:paraId="246C5382" w14:textId="77777777" w:rsidR="00433F9F" w:rsidRPr="00311633" w:rsidRDefault="00433F9F" w:rsidP="00376496">
      <w:pPr>
        <w:tabs>
          <w:tab w:val="left" w:pos="993"/>
          <w:tab w:val="left" w:pos="1560"/>
        </w:tabs>
        <w:ind w:left="284"/>
        <w:rPr>
          <w:rFonts w:ascii="Arial Narrow" w:hAnsi="Arial Narrow"/>
        </w:rPr>
      </w:pPr>
      <w:r w:rsidRPr="00311633">
        <w:rPr>
          <w:rFonts w:ascii="Arial Narrow" w:hAnsi="Arial Narrow"/>
        </w:rPr>
        <w:t>je ta pogodba nična.</w:t>
      </w:r>
    </w:p>
    <w:p w14:paraId="6ACC79E4" w14:textId="77777777" w:rsidR="00433F9F" w:rsidRPr="00311633" w:rsidRDefault="00433F9F" w:rsidP="00433F9F">
      <w:pPr>
        <w:tabs>
          <w:tab w:val="left" w:pos="993"/>
          <w:tab w:val="left" w:pos="1560"/>
        </w:tabs>
        <w:jc w:val="both"/>
        <w:rPr>
          <w:rFonts w:ascii="Arial Narrow" w:hAnsi="Arial Narrow"/>
          <w:b/>
        </w:rPr>
      </w:pPr>
    </w:p>
    <w:p w14:paraId="416D0D99"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0FAF8478" w14:textId="77777777" w:rsidR="00433F9F" w:rsidRPr="00311633" w:rsidRDefault="00433F9F" w:rsidP="00433F9F">
      <w:pPr>
        <w:tabs>
          <w:tab w:val="left" w:pos="993"/>
          <w:tab w:val="left" w:pos="1560"/>
        </w:tabs>
        <w:ind w:left="360"/>
        <w:jc w:val="both"/>
        <w:rPr>
          <w:rFonts w:ascii="Arial Narrow" w:hAnsi="Arial Narrow"/>
          <w:b/>
        </w:rPr>
      </w:pPr>
    </w:p>
    <w:p w14:paraId="5B79B9EC" w14:textId="77777777" w:rsidR="00D1766A" w:rsidRPr="00D1766A" w:rsidRDefault="00D1766A" w:rsidP="00D1766A">
      <w:pPr>
        <w:jc w:val="both"/>
        <w:rPr>
          <w:rFonts w:ascii="Arial Narrow" w:hAnsi="Arial Narrow" w:cs="Arial"/>
          <w:i/>
          <w:iCs/>
          <w:color w:val="000000"/>
          <w:shd w:val="clear" w:color="auto" w:fill="FFFFFF"/>
        </w:rPr>
      </w:pPr>
      <w:r w:rsidRPr="00D1766A">
        <w:rPr>
          <w:rFonts w:ascii="Arial Narrow" w:hAnsi="Arial Narrow" w:cs="Arial"/>
          <w:iCs/>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1766A">
        <w:rPr>
          <w:rFonts w:ascii="Arial Narrow" w:hAnsi="Arial Narrow" w:cs="Arial"/>
          <w:iCs/>
          <w:color w:val="000000"/>
          <w:shd w:val="clear" w:color="auto" w:fill="FFFFFF"/>
        </w:rPr>
        <w:t>podizvajanje</w:t>
      </w:r>
      <w:proofErr w:type="spellEnd"/>
      <w:r w:rsidRPr="00D1766A">
        <w:rPr>
          <w:rFonts w:ascii="Arial Narrow" w:hAnsi="Arial Narrow" w:cs="Arial"/>
          <w:iCs/>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w:t>
      </w:r>
      <w:r w:rsidRPr="00D1766A">
        <w:rPr>
          <w:rFonts w:ascii="Arial Narrow" w:hAnsi="Arial Narrow" w:cs="Arial"/>
          <w:iCs/>
          <w:color w:val="000000"/>
          <w:shd w:val="clear" w:color="auto" w:fill="FFFFFF"/>
        </w:rPr>
        <w:lastRenderedPageBreak/>
        <w:t>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D1766A">
        <w:rPr>
          <w:rFonts w:ascii="Arial Narrow" w:hAnsi="Arial Narrow" w:cs="Arial"/>
          <w:i/>
          <w:iCs/>
          <w:color w:val="000000"/>
          <w:shd w:val="clear" w:color="auto" w:fill="FFFFFF"/>
        </w:rPr>
        <w:t xml:space="preserve"> </w:t>
      </w:r>
      <w:r w:rsidRPr="00D1766A">
        <w:rPr>
          <w:rFonts w:ascii="Arial Narrow" w:hAnsi="Arial Narrow" w:cs="Arial"/>
          <w:iCs/>
          <w:color w:val="000000"/>
          <w:shd w:val="clear" w:color="auto" w:fill="FFFFFF"/>
        </w:rPr>
        <w:t>kršitvijo.</w:t>
      </w:r>
    </w:p>
    <w:p w14:paraId="67DE73C4" w14:textId="77777777" w:rsidR="00433F9F" w:rsidRPr="00311633" w:rsidRDefault="00433F9F" w:rsidP="00433F9F">
      <w:pPr>
        <w:tabs>
          <w:tab w:val="left" w:pos="993"/>
          <w:tab w:val="left" w:pos="1560"/>
        </w:tabs>
        <w:jc w:val="both"/>
        <w:rPr>
          <w:rFonts w:ascii="Arial Narrow" w:hAnsi="Arial Narrow"/>
        </w:rPr>
      </w:pPr>
    </w:p>
    <w:p w14:paraId="5C0C08A8"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54B508CB" w14:textId="77777777" w:rsidR="00433F9F" w:rsidRPr="00311633" w:rsidRDefault="00433F9F" w:rsidP="00433F9F">
      <w:pPr>
        <w:tabs>
          <w:tab w:val="left" w:pos="993"/>
          <w:tab w:val="left" w:pos="1560"/>
        </w:tabs>
        <w:jc w:val="both"/>
        <w:rPr>
          <w:rFonts w:ascii="Arial Narrow" w:hAnsi="Arial Narrow"/>
        </w:rPr>
      </w:pPr>
    </w:p>
    <w:p w14:paraId="401F45F0"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Morebitna nesoglasja bosta pogodbeni stranki reševali  sporazumno. </w:t>
      </w:r>
    </w:p>
    <w:p w14:paraId="0ACADB23" w14:textId="77777777" w:rsidR="00376496" w:rsidRPr="00311633" w:rsidRDefault="00376496" w:rsidP="00433F9F">
      <w:pPr>
        <w:tabs>
          <w:tab w:val="left" w:pos="993"/>
          <w:tab w:val="left" w:pos="1560"/>
        </w:tabs>
        <w:jc w:val="both"/>
        <w:rPr>
          <w:rFonts w:ascii="Arial Narrow" w:hAnsi="Arial Narrow"/>
        </w:rPr>
      </w:pPr>
    </w:p>
    <w:p w14:paraId="2345841D" w14:textId="4B8C7745" w:rsidR="00433F9F" w:rsidRPr="00311633" w:rsidRDefault="00E96162" w:rsidP="00433F9F">
      <w:pPr>
        <w:tabs>
          <w:tab w:val="left" w:pos="993"/>
          <w:tab w:val="left" w:pos="1560"/>
        </w:tabs>
        <w:jc w:val="both"/>
        <w:rPr>
          <w:rFonts w:ascii="Arial Narrow" w:hAnsi="Arial Narrow"/>
        </w:rPr>
      </w:pPr>
      <w:r>
        <w:rPr>
          <w:rFonts w:ascii="Arial Narrow" w:hAnsi="Arial Narrow"/>
        </w:rPr>
        <w:t>Če</w:t>
      </w:r>
      <w:r w:rsidR="00433F9F" w:rsidRPr="00311633">
        <w:rPr>
          <w:rFonts w:ascii="Arial Narrow" w:hAnsi="Arial Narrow"/>
        </w:rPr>
        <w:t xml:space="preserve"> se o nastalem sporu ne bi mogli dogovoriti, je pristojno  za reševanje  sporov iz te pogodbe sodišče v Ljubljani. Spor se bo reševal po slovenskem pravu.</w:t>
      </w:r>
    </w:p>
    <w:p w14:paraId="3CEA216E" w14:textId="77777777" w:rsidR="00433F9F" w:rsidRPr="00311633" w:rsidRDefault="00433F9F" w:rsidP="00433F9F">
      <w:pPr>
        <w:tabs>
          <w:tab w:val="left" w:pos="993"/>
          <w:tab w:val="left" w:pos="1560"/>
        </w:tabs>
        <w:jc w:val="both"/>
        <w:rPr>
          <w:rFonts w:ascii="Arial Narrow" w:hAnsi="Arial Narrow"/>
        </w:rPr>
      </w:pPr>
    </w:p>
    <w:p w14:paraId="7D114B14"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Pri razlagi pogodbenih določil in reševanju sporov iz te pogodbe se upošteva:</w:t>
      </w:r>
    </w:p>
    <w:p w14:paraId="1B7A4178"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razpisna in ponudbena dokumentacija,</w:t>
      </w:r>
    </w:p>
    <w:p w14:paraId="3C2E4E2B"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priloge, ki so sestavni del te pogodbe,</w:t>
      </w:r>
    </w:p>
    <w:p w14:paraId="57799C97"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druga dokumentacija v zvezi s to pogodbo in</w:t>
      </w:r>
    </w:p>
    <w:p w14:paraId="6F7925F1"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Obligacijski zakonik.</w:t>
      </w:r>
    </w:p>
    <w:p w14:paraId="15B18DA2" w14:textId="77777777" w:rsidR="00136AD1" w:rsidRPr="00311633" w:rsidRDefault="00136AD1" w:rsidP="00433F9F">
      <w:pPr>
        <w:tabs>
          <w:tab w:val="left" w:pos="993"/>
          <w:tab w:val="left" w:pos="1560"/>
        </w:tabs>
        <w:jc w:val="both"/>
        <w:rPr>
          <w:rFonts w:ascii="Arial Narrow" w:hAnsi="Arial Narrow"/>
        </w:rPr>
      </w:pPr>
    </w:p>
    <w:p w14:paraId="579335B9" w14:textId="2D104B0A" w:rsidR="00433F9F" w:rsidRPr="00311633" w:rsidRDefault="00E96162" w:rsidP="00433F9F">
      <w:pPr>
        <w:tabs>
          <w:tab w:val="left" w:pos="993"/>
          <w:tab w:val="left" w:pos="1560"/>
        </w:tabs>
        <w:jc w:val="both"/>
        <w:rPr>
          <w:rFonts w:ascii="Arial Narrow" w:hAnsi="Arial Narrow"/>
        </w:rPr>
      </w:pPr>
      <w:r>
        <w:rPr>
          <w:rFonts w:ascii="Arial Narrow" w:hAnsi="Arial Narrow"/>
        </w:rPr>
        <w:t>Če</w:t>
      </w:r>
      <w:r w:rsidR="00376496" w:rsidRPr="00311633">
        <w:rPr>
          <w:rFonts w:ascii="Arial Narrow" w:hAnsi="Arial Narrow"/>
        </w:rPr>
        <w:t xml:space="preserve"> med samimi določili dokumentov iz prejšnjega odstavka ali med določili dokumentov iz prejšnjega odstavka in določili te pogodbe obstajajo kakršnakoli neskladja, se uporabi rešitev, ki jo predvidevajo določila te pogodbe</w:t>
      </w:r>
      <w:r w:rsidR="000C5D52">
        <w:rPr>
          <w:rFonts w:ascii="Arial Narrow" w:hAnsi="Arial Narrow"/>
        </w:rPr>
        <w:t>, nato pa določila razpisne dokumentacije</w:t>
      </w:r>
      <w:r w:rsidR="00376496" w:rsidRPr="00311633">
        <w:rPr>
          <w:rFonts w:ascii="Arial Narrow" w:hAnsi="Arial Narrow"/>
        </w:rPr>
        <w:t>.</w:t>
      </w:r>
    </w:p>
    <w:p w14:paraId="4580EB0D" w14:textId="77777777" w:rsidR="00376496" w:rsidRPr="00311633" w:rsidRDefault="00376496" w:rsidP="00433F9F">
      <w:pPr>
        <w:tabs>
          <w:tab w:val="left" w:pos="993"/>
          <w:tab w:val="left" w:pos="1560"/>
        </w:tabs>
        <w:jc w:val="both"/>
        <w:rPr>
          <w:rFonts w:ascii="Arial Narrow" w:hAnsi="Arial Narrow"/>
          <w:b/>
        </w:rPr>
      </w:pPr>
    </w:p>
    <w:p w14:paraId="7DC61A53" w14:textId="77777777" w:rsidR="00433F9F" w:rsidRPr="00311633" w:rsidRDefault="00433F9F" w:rsidP="007B2808">
      <w:pPr>
        <w:numPr>
          <w:ilvl w:val="0"/>
          <w:numId w:val="26"/>
        </w:numPr>
        <w:tabs>
          <w:tab w:val="left" w:pos="993"/>
          <w:tab w:val="left" w:pos="1560"/>
        </w:tabs>
        <w:jc w:val="center"/>
        <w:rPr>
          <w:rFonts w:ascii="Arial Narrow" w:hAnsi="Arial Narrow"/>
          <w:b/>
          <w:bCs/>
        </w:rPr>
      </w:pPr>
      <w:r w:rsidRPr="00311633">
        <w:rPr>
          <w:rFonts w:ascii="Arial Narrow" w:hAnsi="Arial Narrow"/>
          <w:b/>
          <w:bCs/>
        </w:rPr>
        <w:t>člen</w:t>
      </w:r>
    </w:p>
    <w:p w14:paraId="33ECE2BB" w14:textId="77777777" w:rsidR="00433F9F" w:rsidRPr="00311633" w:rsidRDefault="00433F9F" w:rsidP="00433F9F">
      <w:pPr>
        <w:tabs>
          <w:tab w:val="left" w:pos="993"/>
          <w:tab w:val="left" w:pos="1560"/>
        </w:tabs>
        <w:jc w:val="both"/>
        <w:rPr>
          <w:rFonts w:ascii="Arial Narrow" w:hAnsi="Arial Narrow"/>
        </w:rPr>
      </w:pPr>
    </w:p>
    <w:p w14:paraId="21C2EE16"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Pogodba je napisana v treh (3) enakih izvodih, od katerih prejme naročnik dva (2) izvoda in dobavitelj en (1) izvod.</w:t>
      </w:r>
    </w:p>
    <w:p w14:paraId="4E3486C7" w14:textId="77777777" w:rsidR="00433F9F" w:rsidRPr="00311633" w:rsidRDefault="00433F9F" w:rsidP="00433F9F">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433F9F" w:rsidRPr="00311633" w14:paraId="44BDA5C8" w14:textId="77777777" w:rsidTr="00230252">
        <w:tc>
          <w:tcPr>
            <w:tcW w:w="4533" w:type="dxa"/>
            <w:hideMark/>
          </w:tcPr>
          <w:p w14:paraId="50235064"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rPr>
              <w:t>Datum:</w:t>
            </w:r>
          </w:p>
        </w:tc>
        <w:tc>
          <w:tcPr>
            <w:tcW w:w="4537" w:type="dxa"/>
            <w:hideMark/>
          </w:tcPr>
          <w:p w14:paraId="75CFECD5"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rPr>
              <w:t xml:space="preserve">      Datum:</w:t>
            </w:r>
          </w:p>
        </w:tc>
      </w:tr>
      <w:tr w:rsidR="00433F9F" w:rsidRPr="00311633" w14:paraId="13BBCE8A" w14:textId="77777777" w:rsidTr="00230252">
        <w:tc>
          <w:tcPr>
            <w:tcW w:w="4533" w:type="dxa"/>
          </w:tcPr>
          <w:p w14:paraId="3A8DD3FB" w14:textId="77777777" w:rsidR="00433F9F" w:rsidRPr="00311633" w:rsidRDefault="00433F9F" w:rsidP="00230252">
            <w:pPr>
              <w:tabs>
                <w:tab w:val="left" w:pos="993"/>
                <w:tab w:val="left" w:pos="1560"/>
              </w:tabs>
              <w:jc w:val="both"/>
              <w:rPr>
                <w:rFonts w:ascii="Arial Narrow" w:hAnsi="Arial Narrow"/>
              </w:rPr>
            </w:pPr>
          </w:p>
        </w:tc>
        <w:tc>
          <w:tcPr>
            <w:tcW w:w="4537" w:type="dxa"/>
          </w:tcPr>
          <w:p w14:paraId="6E0A145B" w14:textId="77777777" w:rsidR="00433F9F" w:rsidRPr="000E2ECD" w:rsidRDefault="00433F9F" w:rsidP="00230252">
            <w:pPr>
              <w:tabs>
                <w:tab w:val="left" w:pos="993"/>
                <w:tab w:val="left" w:pos="1560"/>
              </w:tabs>
              <w:jc w:val="both"/>
              <w:rPr>
                <w:rFonts w:ascii="Arial Narrow" w:hAnsi="Arial Narrow"/>
              </w:rPr>
            </w:pPr>
          </w:p>
        </w:tc>
      </w:tr>
      <w:tr w:rsidR="00433F9F" w:rsidRPr="00311633" w14:paraId="73A51EE2" w14:textId="77777777" w:rsidTr="00230252">
        <w:tc>
          <w:tcPr>
            <w:tcW w:w="4533" w:type="dxa"/>
            <w:hideMark/>
          </w:tcPr>
          <w:p w14:paraId="26EF31C4"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b/>
              </w:rPr>
              <w:t>DOBAVITELJ:</w:t>
            </w:r>
          </w:p>
        </w:tc>
        <w:tc>
          <w:tcPr>
            <w:tcW w:w="4537" w:type="dxa"/>
            <w:hideMark/>
          </w:tcPr>
          <w:p w14:paraId="4154F76E"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b/>
              </w:rPr>
              <w:t xml:space="preserve">     NAROČNIK:</w:t>
            </w:r>
          </w:p>
        </w:tc>
      </w:tr>
      <w:tr w:rsidR="00433F9F" w:rsidRPr="00311633" w14:paraId="66A47E36" w14:textId="77777777" w:rsidTr="00230252">
        <w:tc>
          <w:tcPr>
            <w:tcW w:w="4533" w:type="dxa"/>
          </w:tcPr>
          <w:p w14:paraId="209EC1D5"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057EDA6E" w14:textId="77777777" w:rsidR="002730AD"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UNIVERZITETNI KLINIČNI CENTER </w:t>
            </w:r>
            <w:r w:rsidR="002730AD" w:rsidRPr="000E2ECD">
              <w:rPr>
                <w:rFonts w:ascii="Arial Narrow" w:hAnsi="Arial Narrow"/>
              </w:rPr>
              <w:t xml:space="preserve"> </w:t>
            </w:r>
          </w:p>
          <w:p w14:paraId="6E8E5D77" w14:textId="77777777" w:rsidR="00433F9F" w:rsidRPr="00311633" w:rsidRDefault="002730AD" w:rsidP="00230252">
            <w:pPr>
              <w:tabs>
                <w:tab w:val="left" w:pos="993"/>
                <w:tab w:val="left" w:pos="1560"/>
              </w:tabs>
              <w:jc w:val="both"/>
              <w:rPr>
                <w:rFonts w:ascii="Arial Narrow" w:hAnsi="Arial Narrow"/>
              </w:rPr>
            </w:pPr>
            <w:r w:rsidRPr="00311633">
              <w:rPr>
                <w:rFonts w:ascii="Arial Narrow" w:hAnsi="Arial Narrow"/>
              </w:rPr>
              <w:t xml:space="preserve">     </w:t>
            </w:r>
            <w:r w:rsidR="00433F9F" w:rsidRPr="00311633">
              <w:rPr>
                <w:rFonts w:ascii="Arial Narrow" w:hAnsi="Arial Narrow"/>
              </w:rPr>
              <w:t>LJUBLJANA</w:t>
            </w:r>
          </w:p>
        </w:tc>
      </w:tr>
      <w:tr w:rsidR="00433F9F" w:rsidRPr="00311633" w14:paraId="20BFBE79" w14:textId="77777777" w:rsidTr="00230252">
        <w:tc>
          <w:tcPr>
            <w:tcW w:w="4533" w:type="dxa"/>
          </w:tcPr>
          <w:p w14:paraId="4F8AD1AE"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1B9AE7EA"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generalni direktor</w:t>
            </w:r>
          </w:p>
        </w:tc>
      </w:tr>
      <w:tr w:rsidR="00433F9F" w:rsidRPr="00311633" w14:paraId="41D731A7" w14:textId="77777777" w:rsidTr="00230252">
        <w:tc>
          <w:tcPr>
            <w:tcW w:w="4533" w:type="dxa"/>
          </w:tcPr>
          <w:p w14:paraId="76FADFDA"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116A9B5E"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w:t>
            </w:r>
            <w:r w:rsidR="007F75C6" w:rsidRPr="000E2ECD">
              <w:rPr>
                <w:rFonts w:ascii="Arial Narrow" w:hAnsi="Arial Narrow"/>
              </w:rPr>
              <w:t>doc. dr. Marko Jug, dr. med.</w:t>
            </w:r>
          </w:p>
        </w:tc>
      </w:tr>
    </w:tbl>
    <w:p w14:paraId="77989899" w14:textId="77777777" w:rsidR="00433F9F" w:rsidRPr="00311633" w:rsidRDefault="00433F9F" w:rsidP="00433F9F">
      <w:pPr>
        <w:rPr>
          <w:rFonts w:ascii="Arial Narrow" w:hAnsi="Arial Narrow"/>
        </w:rPr>
      </w:pPr>
    </w:p>
    <w:p w14:paraId="342329FB" w14:textId="77777777" w:rsidR="00433F9F" w:rsidRPr="000E2ECD" w:rsidRDefault="00433F9F" w:rsidP="00433F9F">
      <w:pPr>
        <w:rPr>
          <w:rFonts w:ascii="Arial Narrow" w:hAnsi="Arial Narrow"/>
        </w:rPr>
      </w:pPr>
    </w:p>
    <w:p w14:paraId="440E5A86" w14:textId="77777777" w:rsidR="00433F9F" w:rsidRPr="00311633" w:rsidRDefault="00433F9F" w:rsidP="00433F9F">
      <w:pPr>
        <w:rPr>
          <w:rFonts w:ascii="Arial Narrow" w:hAnsi="Arial Narrow"/>
        </w:rPr>
      </w:pPr>
    </w:p>
    <w:p w14:paraId="75B3A66F" w14:textId="77777777" w:rsidR="00433F9F" w:rsidRPr="00311633" w:rsidRDefault="00433F9F" w:rsidP="00433F9F">
      <w:pPr>
        <w:rPr>
          <w:rFonts w:ascii="Arial Narrow" w:hAnsi="Arial Narrow"/>
        </w:rPr>
      </w:pPr>
    </w:p>
    <w:p w14:paraId="0804F5C6" w14:textId="77777777" w:rsidR="00433F9F" w:rsidRPr="00311633" w:rsidRDefault="00433F9F" w:rsidP="00433F9F">
      <w:pPr>
        <w:rPr>
          <w:rFonts w:ascii="Arial Narrow" w:hAnsi="Arial Narrow"/>
        </w:rPr>
      </w:pPr>
    </w:p>
    <w:p w14:paraId="415573BD" w14:textId="0F34D402" w:rsidR="00433F9F" w:rsidRDefault="00433F9F" w:rsidP="00433F9F">
      <w:pPr>
        <w:rPr>
          <w:rFonts w:ascii="Arial Narrow" w:hAnsi="Arial Narrow"/>
        </w:rPr>
      </w:pPr>
    </w:p>
    <w:p w14:paraId="78B619DA" w14:textId="7D0ACB2F" w:rsidR="00175556" w:rsidRDefault="00175556" w:rsidP="00433F9F">
      <w:pPr>
        <w:rPr>
          <w:rFonts w:ascii="Arial Narrow" w:hAnsi="Arial Narrow"/>
        </w:rPr>
      </w:pPr>
    </w:p>
    <w:p w14:paraId="2221C82E" w14:textId="05095B2A" w:rsidR="00175556" w:rsidRDefault="00175556" w:rsidP="00433F9F">
      <w:pPr>
        <w:rPr>
          <w:rFonts w:ascii="Arial Narrow" w:hAnsi="Arial Narrow"/>
        </w:rPr>
      </w:pPr>
    </w:p>
    <w:p w14:paraId="52FB148D" w14:textId="05504B34" w:rsidR="00175556" w:rsidRDefault="00175556" w:rsidP="00433F9F">
      <w:pPr>
        <w:rPr>
          <w:rFonts w:ascii="Arial Narrow" w:hAnsi="Arial Narrow"/>
        </w:rPr>
      </w:pPr>
    </w:p>
    <w:p w14:paraId="7461C588" w14:textId="77777777" w:rsidR="00175556" w:rsidRPr="00311633" w:rsidRDefault="00175556" w:rsidP="00433F9F">
      <w:pPr>
        <w:rPr>
          <w:rFonts w:ascii="Arial Narrow" w:hAnsi="Arial Narrow"/>
        </w:rPr>
      </w:pPr>
      <w:bookmarkStart w:id="4" w:name="_GoBack"/>
      <w:bookmarkEnd w:id="4"/>
    </w:p>
    <w:p w14:paraId="0645E617" w14:textId="77777777" w:rsidR="00433F9F" w:rsidRDefault="00433F9F" w:rsidP="00433F9F">
      <w:pPr>
        <w:rPr>
          <w:rFonts w:ascii="Arial Narrow" w:hAnsi="Arial Narrow"/>
        </w:rPr>
      </w:pPr>
    </w:p>
    <w:p w14:paraId="4298BE52" w14:textId="77777777" w:rsidR="00433F9F" w:rsidRPr="00F60D97" w:rsidRDefault="00433F9F" w:rsidP="00433F9F">
      <w:pPr>
        <w:rPr>
          <w:rFonts w:ascii="Arial Narrow" w:hAnsi="Arial Narrow"/>
        </w:rPr>
      </w:pPr>
    </w:p>
    <w:p w14:paraId="78CA31F1" w14:textId="77777777" w:rsidR="00433F9F" w:rsidRPr="00F60D97" w:rsidRDefault="00433F9F" w:rsidP="00433F9F">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lastRenderedPageBreak/>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14:paraId="7FEAE8CD" w14:textId="77777777" w:rsidR="00433F9F" w:rsidRPr="00F60D97" w:rsidRDefault="00433F9F" w:rsidP="00433F9F">
      <w:pPr>
        <w:rPr>
          <w:rFonts w:ascii="Arial Narrow" w:hAnsi="Arial Narrow"/>
        </w:rPr>
      </w:pPr>
    </w:p>
    <w:p w14:paraId="71F20338" w14:textId="377D0398" w:rsidR="00433F9F" w:rsidRPr="00F60D97" w:rsidRDefault="00433F9F" w:rsidP="00433F9F">
      <w:pPr>
        <w:rPr>
          <w:rFonts w:ascii="Arial Narrow" w:hAnsi="Arial Narrow"/>
        </w:rPr>
      </w:pPr>
      <w:r w:rsidRPr="00F60D97">
        <w:rPr>
          <w:rFonts w:ascii="Arial Narrow" w:hAnsi="Arial Narrow"/>
        </w:rPr>
        <w:t xml:space="preserve">(Ponudnik predloži </w:t>
      </w:r>
      <w:r w:rsidR="002730AD">
        <w:rPr>
          <w:rFonts w:ascii="Arial Narrow" w:hAnsi="Arial Narrow"/>
        </w:rPr>
        <w:t xml:space="preserve">obrazec predračuna </w:t>
      </w:r>
      <w:r w:rsidR="002730AD" w:rsidRPr="007F75C6">
        <w:rPr>
          <w:rFonts w:ascii="Arial Narrow" w:hAnsi="Arial Narrow"/>
        </w:rPr>
        <w:t>8450801</w:t>
      </w:r>
      <w:r w:rsidR="007F75C6" w:rsidRPr="007F75C6">
        <w:rPr>
          <w:rFonts w:ascii="Arial Narrow" w:hAnsi="Arial Narrow"/>
        </w:rPr>
        <w:t>18</w:t>
      </w:r>
      <w:r w:rsidR="002730AD" w:rsidRPr="007F75C6">
        <w:rPr>
          <w:rFonts w:ascii="Arial Narrow" w:hAnsi="Arial Narrow"/>
        </w:rPr>
        <w:t>-</w:t>
      </w:r>
      <w:r w:rsidR="00086A20">
        <w:rPr>
          <w:rFonts w:ascii="Arial Narrow" w:hAnsi="Arial Narrow"/>
        </w:rPr>
        <w:t>149</w:t>
      </w:r>
      <w:r w:rsidR="002730AD" w:rsidRPr="007F75C6">
        <w:rPr>
          <w:rFonts w:ascii="Arial Narrow" w:hAnsi="Arial Narrow"/>
        </w:rPr>
        <w:t>-2</w:t>
      </w:r>
      <w:r w:rsidR="007F75C6" w:rsidRPr="007F75C6">
        <w:rPr>
          <w:rFonts w:ascii="Arial Narrow" w:hAnsi="Arial Narrow"/>
        </w:rPr>
        <w:t>3</w:t>
      </w:r>
      <w:r w:rsidR="002730AD" w:rsidRPr="007F75C6">
        <w:rPr>
          <w:rFonts w:ascii="Arial Narrow" w:hAnsi="Arial Narrow"/>
        </w:rPr>
        <w:t>_</w:t>
      </w:r>
      <w:r w:rsidRPr="007F75C6">
        <w:rPr>
          <w:rFonts w:ascii="Arial Narrow" w:hAnsi="Arial Narrow"/>
        </w:rPr>
        <w:t>001):</w:t>
      </w:r>
    </w:p>
    <w:p w14:paraId="6C727A32" w14:textId="77777777" w:rsidR="002C5F89" w:rsidRDefault="002C5F89" w:rsidP="00892640">
      <w:pPr>
        <w:rPr>
          <w:rFonts w:ascii="Arial Narrow" w:hAnsi="Arial Narrow"/>
          <w:b/>
        </w:rPr>
      </w:pPr>
    </w:p>
    <w:sectPr w:rsidR="002C5F89" w:rsidSect="00A23945">
      <w:headerReference w:type="default" r:id="rId20"/>
      <w:footerReference w:type="default" r:id="rId21"/>
      <w:headerReference w:type="first" r:id="rId22"/>
      <w:footerReference w:type="first" r:id="rId23"/>
      <w:pgSz w:w="11906" w:h="16838" w:code="9"/>
      <w:pgMar w:top="3119"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086DB9" w16cex:dateUtc="2023-10-24T07:50:00Z"/>
  <w16cex:commentExtensible w16cex:durableId="05672B85" w16cex:dateUtc="2023-10-24T07:50:00Z"/>
  <w16cex:commentExtensible w16cex:durableId="2F4745EC" w16cex:dateUtc="2023-10-24T07:57:00Z"/>
  <w16cex:commentExtensible w16cex:durableId="2068C0FA" w16cex:dateUtc="2023-10-24T08:03:00Z"/>
  <w16cex:commentExtensible w16cex:durableId="66F958F9" w16cex:dateUtc="2023-10-24T08:04:00Z"/>
  <w16cex:commentExtensible w16cex:durableId="7BAC838D" w16cex:dateUtc="2023-10-24T08:06:00Z"/>
  <w16cex:commentExtensible w16cex:durableId="36C1790E" w16cex:dateUtc="2023-10-24T08:52:00Z"/>
  <w16cex:commentExtensible w16cex:durableId="19D26EF9" w16cex:dateUtc="2023-10-24T08:50:00Z"/>
  <w16cex:commentExtensible w16cex:durableId="2C7ED225" w16cex:dateUtc="2023-10-24T08:42:00Z"/>
  <w16cex:commentExtensible w16cex:durableId="640BD1A4" w16cex:dateUtc="2023-10-24T08:46:00Z"/>
  <w16cex:commentExtensible w16cex:durableId="236479AE" w16cex:dateUtc="2023-10-24T11: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D50B9" w14:textId="77777777" w:rsidR="001036DC" w:rsidRDefault="001036DC">
      <w:r>
        <w:separator/>
      </w:r>
    </w:p>
  </w:endnote>
  <w:endnote w:type="continuationSeparator" w:id="0">
    <w:p w14:paraId="56BE175C" w14:textId="77777777" w:rsidR="001036DC" w:rsidRDefault="0010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 New (W1)">
    <w:charset w:val="EE"/>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40866119" w14:textId="77777777" w:rsidR="00083BD8" w:rsidRPr="00936DB7" w:rsidRDefault="00083BD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7E47CE46" w14:textId="77777777" w:rsidR="00083BD8" w:rsidRDefault="00083B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18BB" w14:textId="77777777" w:rsidR="00083BD8" w:rsidRDefault="00083BD8" w:rsidP="005371E3">
    <w:pPr>
      <w:jc w:val="right"/>
      <w:rPr>
        <w:rFonts w:ascii="Arial Narrow" w:hAnsi="Arial Narrow"/>
        <w:color w:val="365F91" w:themeColor="accent1" w:themeShade="BF"/>
        <w:sz w:val="15"/>
        <w:szCs w:val="15"/>
      </w:rPr>
    </w:pPr>
  </w:p>
  <w:p w14:paraId="009FA81C" w14:textId="77777777" w:rsidR="00083BD8" w:rsidRDefault="00083BD8"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0800FC6A" w14:textId="77777777" w:rsidR="00083BD8" w:rsidRPr="003B5B2F" w:rsidRDefault="00083BD8" w:rsidP="005371E3">
    <w:pPr>
      <w:jc w:val="right"/>
      <w:rPr>
        <w:rFonts w:ascii="Arial Narrow" w:hAnsi="Arial Narrow"/>
        <w:color w:val="365F91" w:themeColor="accent1" w:themeShade="BF"/>
        <w:sz w:val="15"/>
        <w:szCs w:val="15"/>
      </w:rPr>
    </w:pPr>
    <w:r w:rsidRPr="00287BE3">
      <w:rPr>
        <w:rFonts w:ascii="Arial Narrow" w:hAnsi="Arial Narrow"/>
        <w:noProof/>
        <w:color w:val="365F91" w:themeColor="accent1" w:themeShade="BF"/>
        <w:sz w:val="15"/>
        <w:szCs w:val="15"/>
      </w:rPr>
      <w:drawing>
        <wp:anchor distT="0" distB="0" distL="114300" distR="114300" simplePos="0" relativeHeight="251665408" behindDoc="0" locked="0" layoutInCell="1" allowOverlap="1" wp14:anchorId="0E3163CC" wp14:editId="17CE4847">
          <wp:simplePos x="0" y="0"/>
          <wp:positionH relativeFrom="margin">
            <wp:posOffset>66040</wp:posOffset>
          </wp:positionH>
          <wp:positionV relativeFrom="margin">
            <wp:posOffset>7677785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r w:rsidRPr="003B5B2F">
      <w:rPr>
        <w:rFonts w:ascii="Arial Narrow" w:hAnsi="Arial Narrow"/>
        <w:color w:val="365F91" w:themeColor="accent1" w:themeShade="BF"/>
        <w:sz w:val="15"/>
        <w:szCs w:val="15"/>
      </w:rPr>
      <w:t>Univerzitetni klinični center Ljubljana, Zaloška cesta 2, SI-1000 Ljubljana</w:t>
    </w:r>
  </w:p>
  <w:p w14:paraId="28E01181" w14:textId="77777777" w:rsidR="00083BD8" w:rsidRPr="003B5B2F" w:rsidRDefault="00083BD8"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3DE21" w14:textId="77777777" w:rsidR="001036DC" w:rsidRDefault="001036DC">
      <w:r>
        <w:separator/>
      </w:r>
    </w:p>
  </w:footnote>
  <w:footnote w:type="continuationSeparator" w:id="0">
    <w:p w14:paraId="5A8151D7" w14:textId="77777777" w:rsidR="001036DC" w:rsidRDefault="001036DC">
      <w:r>
        <w:continuationSeparator/>
      </w:r>
    </w:p>
  </w:footnote>
  <w:footnote w:id="1">
    <w:p w14:paraId="5FB783FD" w14:textId="77777777" w:rsidR="00083BD8" w:rsidRPr="003F53E7" w:rsidRDefault="00083BD8" w:rsidP="00BD334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1E4F6398" w14:textId="77777777" w:rsidR="00083BD8" w:rsidRPr="007E6214" w:rsidRDefault="00083BD8" w:rsidP="0037649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66AC7A29" w14:textId="77777777" w:rsidR="00083BD8" w:rsidRPr="007E6214" w:rsidRDefault="00083BD8" w:rsidP="0037649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14:paraId="01D75CBA" w14:textId="77777777" w:rsidR="00083BD8" w:rsidRPr="007E6214" w:rsidRDefault="00083BD8" w:rsidP="00376496">
      <w:pPr>
        <w:pStyle w:val="Sprotnaopomba-besedilo"/>
        <w:numPr>
          <w:ilvl w:val="0"/>
          <w:numId w:val="35"/>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0CF947" w14:textId="77777777" w:rsidR="00083BD8" w:rsidRPr="007E6214" w:rsidRDefault="00083BD8" w:rsidP="00376496">
      <w:pPr>
        <w:pStyle w:val="Sprotnaopomba-besedilo"/>
        <w:numPr>
          <w:ilvl w:val="0"/>
          <w:numId w:val="35"/>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8246B" w14:textId="77777777" w:rsidR="00083BD8" w:rsidRDefault="00083BD8" w:rsidP="005371E3">
    <w:pPr>
      <w:jc w:val="right"/>
    </w:pPr>
    <w:r>
      <w:rPr>
        <w:noProof/>
      </w:rPr>
      <w:drawing>
        <wp:inline distT="0" distB="0" distL="0" distR="0" wp14:anchorId="5972572B" wp14:editId="1286E377">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08E53" w14:textId="77777777" w:rsidR="00083BD8" w:rsidRDefault="00083BD8" w:rsidP="00B06D1F">
    <w:pPr>
      <w:jc w:val="right"/>
    </w:pPr>
    <w:r w:rsidRPr="001A1938">
      <w:rPr>
        <w:noProof/>
      </w:rPr>
      <w:drawing>
        <wp:anchor distT="0" distB="0" distL="114300" distR="114300" simplePos="0" relativeHeight="251661312" behindDoc="1" locked="0" layoutInCell="1" allowOverlap="1" wp14:anchorId="5BD113B6" wp14:editId="7EEE11E4">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F5830B8"/>
    <w:multiLevelType w:val="hybridMultilevel"/>
    <w:tmpl w:val="95008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4"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4"/>
  </w:num>
  <w:num w:numId="3">
    <w:abstractNumId w:val="26"/>
  </w:num>
  <w:num w:numId="4">
    <w:abstractNumId w:val="30"/>
  </w:num>
  <w:num w:numId="5">
    <w:abstractNumId w:val="35"/>
  </w:num>
  <w:num w:numId="6">
    <w:abstractNumId w:val="18"/>
  </w:num>
  <w:num w:numId="7">
    <w:abstractNumId w:val="10"/>
  </w:num>
  <w:num w:numId="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9"/>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1"/>
  </w:num>
  <w:num w:numId="22">
    <w:abstractNumId w:val="12"/>
  </w:num>
  <w:num w:numId="23">
    <w:abstractNumId w:val="33"/>
  </w:num>
  <w:num w:numId="24">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lvlOverride w:ilvl="2"/>
    <w:lvlOverride w:ilvl="3"/>
    <w:lvlOverride w:ilvl="4"/>
    <w:lvlOverride w:ilvl="5"/>
    <w:lvlOverride w:ilvl="6"/>
    <w:lvlOverride w:ilvl="7"/>
    <w:lvlOverride w:ilvl="8"/>
  </w:num>
  <w:num w:numId="26">
    <w:abstractNumId w:val="1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17"/>
    <w:lvlOverride w:ilvl="0"/>
    <w:lvlOverride w:ilvl="1">
      <w:startOverride w:val="1"/>
    </w:lvlOverride>
    <w:lvlOverride w:ilvl="2"/>
    <w:lvlOverride w:ilvl="3"/>
    <w:lvlOverride w:ilvl="4"/>
    <w:lvlOverride w:ilvl="5"/>
    <w:lvlOverride w:ilvl="6"/>
    <w:lvlOverride w:ilvl="7"/>
    <w:lvlOverride w:ilvl="8"/>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
  </w:num>
  <w:num w:numId="35">
    <w:abstractNumId w:val="11"/>
  </w:num>
  <w:num w:numId="36">
    <w:abstractNumId w:val="27"/>
  </w:num>
  <w:num w:numId="37">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134C7"/>
    <w:rsid w:val="00014572"/>
    <w:rsid w:val="000146C3"/>
    <w:rsid w:val="00015271"/>
    <w:rsid w:val="000177F7"/>
    <w:rsid w:val="000241CE"/>
    <w:rsid w:val="000277BB"/>
    <w:rsid w:val="00030532"/>
    <w:rsid w:val="00035E91"/>
    <w:rsid w:val="00042CA7"/>
    <w:rsid w:val="00050DC5"/>
    <w:rsid w:val="0005324A"/>
    <w:rsid w:val="000557FC"/>
    <w:rsid w:val="000571BF"/>
    <w:rsid w:val="00060444"/>
    <w:rsid w:val="000610C4"/>
    <w:rsid w:val="00062DC1"/>
    <w:rsid w:val="000635D9"/>
    <w:rsid w:val="00063B13"/>
    <w:rsid w:val="00064D50"/>
    <w:rsid w:val="00066549"/>
    <w:rsid w:val="00070992"/>
    <w:rsid w:val="00072910"/>
    <w:rsid w:val="00073873"/>
    <w:rsid w:val="00083BD8"/>
    <w:rsid w:val="00084A3A"/>
    <w:rsid w:val="00085677"/>
    <w:rsid w:val="000864A5"/>
    <w:rsid w:val="00086A20"/>
    <w:rsid w:val="00087373"/>
    <w:rsid w:val="000907E7"/>
    <w:rsid w:val="000947A9"/>
    <w:rsid w:val="000A0687"/>
    <w:rsid w:val="000A142D"/>
    <w:rsid w:val="000A4501"/>
    <w:rsid w:val="000A4D83"/>
    <w:rsid w:val="000A7F88"/>
    <w:rsid w:val="000B1A5F"/>
    <w:rsid w:val="000B2B23"/>
    <w:rsid w:val="000B2D8A"/>
    <w:rsid w:val="000B4838"/>
    <w:rsid w:val="000B4F37"/>
    <w:rsid w:val="000B6763"/>
    <w:rsid w:val="000C0612"/>
    <w:rsid w:val="000C062F"/>
    <w:rsid w:val="000C4F93"/>
    <w:rsid w:val="000C5D52"/>
    <w:rsid w:val="000C651A"/>
    <w:rsid w:val="000D1687"/>
    <w:rsid w:val="000D5A5C"/>
    <w:rsid w:val="000D630A"/>
    <w:rsid w:val="000D7A56"/>
    <w:rsid w:val="000D7AB1"/>
    <w:rsid w:val="000E205B"/>
    <w:rsid w:val="000E2ECD"/>
    <w:rsid w:val="000E4B29"/>
    <w:rsid w:val="000E60AB"/>
    <w:rsid w:val="000F4318"/>
    <w:rsid w:val="001000AD"/>
    <w:rsid w:val="00101112"/>
    <w:rsid w:val="00101399"/>
    <w:rsid w:val="001036DC"/>
    <w:rsid w:val="001038D2"/>
    <w:rsid w:val="00103E8A"/>
    <w:rsid w:val="00105D06"/>
    <w:rsid w:val="00105F66"/>
    <w:rsid w:val="00106D73"/>
    <w:rsid w:val="001074D5"/>
    <w:rsid w:val="00107C1C"/>
    <w:rsid w:val="001112B8"/>
    <w:rsid w:val="001146E1"/>
    <w:rsid w:val="00115788"/>
    <w:rsid w:val="00122263"/>
    <w:rsid w:val="00123D39"/>
    <w:rsid w:val="001242B9"/>
    <w:rsid w:val="0012692C"/>
    <w:rsid w:val="00130275"/>
    <w:rsid w:val="00136AD1"/>
    <w:rsid w:val="001375C0"/>
    <w:rsid w:val="00142FDD"/>
    <w:rsid w:val="00144601"/>
    <w:rsid w:val="001473BA"/>
    <w:rsid w:val="00150175"/>
    <w:rsid w:val="00151A86"/>
    <w:rsid w:val="0015428C"/>
    <w:rsid w:val="0016095D"/>
    <w:rsid w:val="00161340"/>
    <w:rsid w:val="00161793"/>
    <w:rsid w:val="001626F0"/>
    <w:rsid w:val="00163462"/>
    <w:rsid w:val="00164132"/>
    <w:rsid w:val="00164B92"/>
    <w:rsid w:val="00165FA3"/>
    <w:rsid w:val="001666D9"/>
    <w:rsid w:val="00167A4A"/>
    <w:rsid w:val="001722E8"/>
    <w:rsid w:val="00175556"/>
    <w:rsid w:val="00177091"/>
    <w:rsid w:val="00177B9E"/>
    <w:rsid w:val="0018068D"/>
    <w:rsid w:val="00181666"/>
    <w:rsid w:val="0018197C"/>
    <w:rsid w:val="00182830"/>
    <w:rsid w:val="001833CD"/>
    <w:rsid w:val="00185B57"/>
    <w:rsid w:val="00185FA7"/>
    <w:rsid w:val="001930CB"/>
    <w:rsid w:val="00193A8D"/>
    <w:rsid w:val="001964A3"/>
    <w:rsid w:val="001A1938"/>
    <w:rsid w:val="001A4867"/>
    <w:rsid w:val="001B0AFE"/>
    <w:rsid w:val="001B2430"/>
    <w:rsid w:val="001B7685"/>
    <w:rsid w:val="001C0DDB"/>
    <w:rsid w:val="001C6401"/>
    <w:rsid w:val="001C6C3D"/>
    <w:rsid w:val="001D04C7"/>
    <w:rsid w:val="001D145A"/>
    <w:rsid w:val="001D2286"/>
    <w:rsid w:val="001D2848"/>
    <w:rsid w:val="001D2D2E"/>
    <w:rsid w:val="001D4814"/>
    <w:rsid w:val="001E4ED3"/>
    <w:rsid w:val="001E7D99"/>
    <w:rsid w:val="001F03D1"/>
    <w:rsid w:val="001F103E"/>
    <w:rsid w:val="001F22D1"/>
    <w:rsid w:val="001F2A09"/>
    <w:rsid w:val="001F4051"/>
    <w:rsid w:val="001F4857"/>
    <w:rsid w:val="001F762A"/>
    <w:rsid w:val="0020217D"/>
    <w:rsid w:val="002033BF"/>
    <w:rsid w:val="00204975"/>
    <w:rsid w:val="00207758"/>
    <w:rsid w:val="00210D91"/>
    <w:rsid w:val="0022051A"/>
    <w:rsid w:val="0022229B"/>
    <w:rsid w:val="00224C51"/>
    <w:rsid w:val="00225375"/>
    <w:rsid w:val="00230252"/>
    <w:rsid w:val="00231568"/>
    <w:rsid w:val="00233714"/>
    <w:rsid w:val="00233B23"/>
    <w:rsid w:val="00240EB7"/>
    <w:rsid w:val="0024215F"/>
    <w:rsid w:val="00243E61"/>
    <w:rsid w:val="00245340"/>
    <w:rsid w:val="00245D89"/>
    <w:rsid w:val="00247932"/>
    <w:rsid w:val="00247B4C"/>
    <w:rsid w:val="00250BEE"/>
    <w:rsid w:val="002521A2"/>
    <w:rsid w:val="00252D95"/>
    <w:rsid w:val="002542CC"/>
    <w:rsid w:val="0025492D"/>
    <w:rsid w:val="00255455"/>
    <w:rsid w:val="002561E0"/>
    <w:rsid w:val="00262276"/>
    <w:rsid w:val="00263183"/>
    <w:rsid w:val="002649BA"/>
    <w:rsid w:val="00265062"/>
    <w:rsid w:val="002653EB"/>
    <w:rsid w:val="00266E3A"/>
    <w:rsid w:val="00267A0E"/>
    <w:rsid w:val="0027218B"/>
    <w:rsid w:val="002730AD"/>
    <w:rsid w:val="00276497"/>
    <w:rsid w:val="002767BD"/>
    <w:rsid w:val="00276A50"/>
    <w:rsid w:val="00280987"/>
    <w:rsid w:val="00284699"/>
    <w:rsid w:val="002927CF"/>
    <w:rsid w:val="00297477"/>
    <w:rsid w:val="002A4EEA"/>
    <w:rsid w:val="002B1E8D"/>
    <w:rsid w:val="002B2A74"/>
    <w:rsid w:val="002B5592"/>
    <w:rsid w:val="002B6939"/>
    <w:rsid w:val="002C0793"/>
    <w:rsid w:val="002C30A2"/>
    <w:rsid w:val="002C4263"/>
    <w:rsid w:val="002C5F89"/>
    <w:rsid w:val="002D0431"/>
    <w:rsid w:val="002D0708"/>
    <w:rsid w:val="002D0E4C"/>
    <w:rsid w:val="002D19FF"/>
    <w:rsid w:val="002D4182"/>
    <w:rsid w:val="002D5626"/>
    <w:rsid w:val="002E141A"/>
    <w:rsid w:val="002E1565"/>
    <w:rsid w:val="002E6FC4"/>
    <w:rsid w:val="002E7800"/>
    <w:rsid w:val="002F1FEF"/>
    <w:rsid w:val="002F2FD9"/>
    <w:rsid w:val="002F403C"/>
    <w:rsid w:val="002F7C5F"/>
    <w:rsid w:val="00301D98"/>
    <w:rsid w:val="003024BD"/>
    <w:rsid w:val="00303B2D"/>
    <w:rsid w:val="003051A9"/>
    <w:rsid w:val="003070B8"/>
    <w:rsid w:val="003107E1"/>
    <w:rsid w:val="003110D6"/>
    <w:rsid w:val="00311633"/>
    <w:rsid w:val="0031173C"/>
    <w:rsid w:val="00312869"/>
    <w:rsid w:val="00312E98"/>
    <w:rsid w:val="00314A00"/>
    <w:rsid w:val="00316B0D"/>
    <w:rsid w:val="00316E31"/>
    <w:rsid w:val="00316E8F"/>
    <w:rsid w:val="00317877"/>
    <w:rsid w:val="003219E1"/>
    <w:rsid w:val="00324640"/>
    <w:rsid w:val="0032595E"/>
    <w:rsid w:val="00325E63"/>
    <w:rsid w:val="00326F0B"/>
    <w:rsid w:val="00327B93"/>
    <w:rsid w:val="003330CC"/>
    <w:rsid w:val="00340609"/>
    <w:rsid w:val="0034300C"/>
    <w:rsid w:val="003433B0"/>
    <w:rsid w:val="00346A4B"/>
    <w:rsid w:val="003505E8"/>
    <w:rsid w:val="003509C4"/>
    <w:rsid w:val="0035645E"/>
    <w:rsid w:val="00357876"/>
    <w:rsid w:val="003601E8"/>
    <w:rsid w:val="00363860"/>
    <w:rsid w:val="00364164"/>
    <w:rsid w:val="00364A36"/>
    <w:rsid w:val="00366FFE"/>
    <w:rsid w:val="00370F9A"/>
    <w:rsid w:val="00372EC8"/>
    <w:rsid w:val="003746B4"/>
    <w:rsid w:val="00376496"/>
    <w:rsid w:val="00376661"/>
    <w:rsid w:val="00382F36"/>
    <w:rsid w:val="0038336A"/>
    <w:rsid w:val="003844A3"/>
    <w:rsid w:val="00384A2E"/>
    <w:rsid w:val="00387783"/>
    <w:rsid w:val="00387ADB"/>
    <w:rsid w:val="00391B87"/>
    <w:rsid w:val="00392C44"/>
    <w:rsid w:val="00393130"/>
    <w:rsid w:val="0039706C"/>
    <w:rsid w:val="00397136"/>
    <w:rsid w:val="003A12A6"/>
    <w:rsid w:val="003A283E"/>
    <w:rsid w:val="003A33D0"/>
    <w:rsid w:val="003A3611"/>
    <w:rsid w:val="003A4937"/>
    <w:rsid w:val="003A577D"/>
    <w:rsid w:val="003B0F91"/>
    <w:rsid w:val="003B4061"/>
    <w:rsid w:val="003B5456"/>
    <w:rsid w:val="003B5B2F"/>
    <w:rsid w:val="003B6598"/>
    <w:rsid w:val="003C1F9A"/>
    <w:rsid w:val="003C3B7E"/>
    <w:rsid w:val="003C52FC"/>
    <w:rsid w:val="003D0364"/>
    <w:rsid w:val="003D065B"/>
    <w:rsid w:val="003D16AE"/>
    <w:rsid w:val="003D26B2"/>
    <w:rsid w:val="003D3C2B"/>
    <w:rsid w:val="003D3F53"/>
    <w:rsid w:val="003D55B3"/>
    <w:rsid w:val="003D590C"/>
    <w:rsid w:val="003E00E8"/>
    <w:rsid w:val="003E28A3"/>
    <w:rsid w:val="003E4037"/>
    <w:rsid w:val="003E62B1"/>
    <w:rsid w:val="003E727F"/>
    <w:rsid w:val="003F5BC6"/>
    <w:rsid w:val="003F7338"/>
    <w:rsid w:val="003F7F60"/>
    <w:rsid w:val="00402F85"/>
    <w:rsid w:val="00403DA5"/>
    <w:rsid w:val="00406826"/>
    <w:rsid w:val="00412B1E"/>
    <w:rsid w:val="00415A09"/>
    <w:rsid w:val="004175F8"/>
    <w:rsid w:val="00417B19"/>
    <w:rsid w:val="004202CE"/>
    <w:rsid w:val="0042302C"/>
    <w:rsid w:val="004266F0"/>
    <w:rsid w:val="00431F29"/>
    <w:rsid w:val="00433F9F"/>
    <w:rsid w:val="00434EA0"/>
    <w:rsid w:val="004455E0"/>
    <w:rsid w:val="00445E21"/>
    <w:rsid w:val="0044604F"/>
    <w:rsid w:val="004464BF"/>
    <w:rsid w:val="004500A2"/>
    <w:rsid w:val="00450805"/>
    <w:rsid w:val="00451495"/>
    <w:rsid w:val="00451D54"/>
    <w:rsid w:val="00453FF5"/>
    <w:rsid w:val="00455526"/>
    <w:rsid w:val="004558D2"/>
    <w:rsid w:val="00460AC2"/>
    <w:rsid w:val="00466D06"/>
    <w:rsid w:val="00473568"/>
    <w:rsid w:val="00474CD0"/>
    <w:rsid w:val="004805C5"/>
    <w:rsid w:val="00480A92"/>
    <w:rsid w:val="00481A1F"/>
    <w:rsid w:val="004824BB"/>
    <w:rsid w:val="00484D39"/>
    <w:rsid w:val="0048626B"/>
    <w:rsid w:val="00490D6A"/>
    <w:rsid w:val="00491E79"/>
    <w:rsid w:val="00493461"/>
    <w:rsid w:val="004958E5"/>
    <w:rsid w:val="00495AED"/>
    <w:rsid w:val="0049665F"/>
    <w:rsid w:val="004A2129"/>
    <w:rsid w:val="004A359E"/>
    <w:rsid w:val="004A46E9"/>
    <w:rsid w:val="004A58EF"/>
    <w:rsid w:val="004B2413"/>
    <w:rsid w:val="004B37B5"/>
    <w:rsid w:val="004B435C"/>
    <w:rsid w:val="004B47E8"/>
    <w:rsid w:val="004B6671"/>
    <w:rsid w:val="004B7A18"/>
    <w:rsid w:val="004C033D"/>
    <w:rsid w:val="004C0AAA"/>
    <w:rsid w:val="004C27EE"/>
    <w:rsid w:val="004C4DC6"/>
    <w:rsid w:val="004D0552"/>
    <w:rsid w:val="004D2B5F"/>
    <w:rsid w:val="004D403C"/>
    <w:rsid w:val="004E314C"/>
    <w:rsid w:val="004E342B"/>
    <w:rsid w:val="004E5800"/>
    <w:rsid w:val="004F24BF"/>
    <w:rsid w:val="004F4499"/>
    <w:rsid w:val="004F4B77"/>
    <w:rsid w:val="0050385F"/>
    <w:rsid w:val="00503FBF"/>
    <w:rsid w:val="00504FA5"/>
    <w:rsid w:val="00505C90"/>
    <w:rsid w:val="00506B10"/>
    <w:rsid w:val="00510CA8"/>
    <w:rsid w:val="0052007C"/>
    <w:rsid w:val="0052184F"/>
    <w:rsid w:val="00522E69"/>
    <w:rsid w:val="005241BD"/>
    <w:rsid w:val="00530B5F"/>
    <w:rsid w:val="00530CFC"/>
    <w:rsid w:val="00531604"/>
    <w:rsid w:val="0053183F"/>
    <w:rsid w:val="00535B85"/>
    <w:rsid w:val="005371E3"/>
    <w:rsid w:val="00537587"/>
    <w:rsid w:val="00537EEA"/>
    <w:rsid w:val="0054295D"/>
    <w:rsid w:val="0054397F"/>
    <w:rsid w:val="00545C8D"/>
    <w:rsid w:val="005464F8"/>
    <w:rsid w:val="00547A72"/>
    <w:rsid w:val="00550E8D"/>
    <w:rsid w:val="00553AB8"/>
    <w:rsid w:val="00555924"/>
    <w:rsid w:val="00556A8E"/>
    <w:rsid w:val="00560684"/>
    <w:rsid w:val="005721C6"/>
    <w:rsid w:val="00572F43"/>
    <w:rsid w:val="00573CC6"/>
    <w:rsid w:val="00580709"/>
    <w:rsid w:val="0058346D"/>
    <w:rsid w:val="00590425"/>
    <w:rsid w:val="005921BF"/>
    <w:rsid w:val="0059386F"/>
    <w:rsid w:val="005949F0"/>
    <w:rsid w:val="00595FFA"/>
    <w:rsid w:val="00596B89"/>
    <w:rsid w:val="005A1B75"/>
    <w:rsid w:val="005A21A6"/>
    <w:rsid w:val="005A2FF1"/>
    <w:rsid w:val="005A3DFF"/>
    <w:rsid w:val="005A6E73"/>
    <w:rsid w:val="005A7951"/>
    <w:rsid w:val="005B0E4C"/>
    <w:rsid w:val="005B571F"/>
    <w:rsid w:val="005B575C"/>
    <w:rsid w:val="005B76CA"/>
    <w:rsid w:val="005B7B74"/>
    <w:rsid w:val="005C1338"/>
    <w:rsid w:val="005C19A4"/>
    <w:rsid w:val="005D07AE"/>
    <w:rsid w:val="005D0DB7"/>
    <w:rsid w:val="005D0EB5"/>
    <w:rsid w:val="005D2365"/>
    <w:rsid w:val="005D64C0"/>
    <w:rsid w:val="005E0406"/>
    <w:rsid w:val="005E0690"/>
    <w:rsid w:val="005E4BF5"/>
    <w:rsid w:val="005E4FCB"/>
    <w:rsid w:val="005F1107"/>
    <w:rsid w:val="005F1398"/>
    <w:rsid w:val="005F3099"/>
    <w:rsid w:val="005F48A9"/>
    <w:rsid w:val="005F63E4"/>
    <w:rsid w:val="00602611"/>
    <w:rsid w:val="0060743E"/>
    <w:rsid w:val="00610BFA"/>
    <w:rsid w:val="00610F8B"/>
    <w:rsid w:val="00611B91"/>
    <w:rsid w:val="006129E2"/>
    <w:rsid w:val="00612ECC"/>
    <w:rsid w:val="0061336D"/>
    <w:rsid w:val="0061425A"/>
    <w:rsid w:val="00614D15"/>
    <w:rsid w:val="006243FA"/>
    <w:rsid w:val="006324C2"/>
    <w:rsid w:val="00632F45"/>
    <w:rsid w:val="00633ABC"/>
    <w:rsid w:val="00633CFA"/>
    <w:rsid w:val="006342B6"/>
    <w:rsid w:val="0063655F"/>
    <w:rsid w:val="00636ABE"/>
    <w:rsid w:val="00636CBC"/>
    <w:rsid w:val="00636D80"/>
    <w:rsid w:val="00642271"/>
    <w:rsid w:val="00643EF8"/>
    <w:rsid w:val="006443D4"/>
    <w:rsid w:val="006451A7"/>
    <w:rsid w:val="00650AC2"/>
    <w:rsid w:val="00652F66"/>
    <w:rsid w:val="00655630"/>
    <w:rsid w:val="00656ACE"/>
    <w:rsid w:val="00661BB1"/>
    <w:rsid w:val="0066690C"/>
    <w:rsid w:val="00666D7A"/>
    <w:rsid w:val="00670347"/>
    <w:rsid w:val="00670EEA"/>
    <w:rsid w:val="006710C3"/>
    <w:rsid w:val="00671E90"/>
    <w:rsid w:val="00673695"/>
    <w:rsid w:val="00674097"/>
    <w:rsid w:val="00675C34"/>
    <w:rsid w:val="00675E37"/>
    <w:rsid w:val="006831D2"/>
    <w:rsid w:val="00690347"/>
    <w:rsid w:val="0069249C"/>
    <w:rsid w:val="006A23C1"/>
    <w:rsid w:val="006A5309"/>
    <w:rsid w:val="006A5F79"/>
    <w:rsid w:val="006B0A80"/>
    <w:rsid w:val="006B124D"/>
    <w:rsid w:val="006B21A5"/>
    <w:rsid w:val="006B4D5A"/>
    <w:rsid w:val="006B519B"/>
    <w:rsid w:val="006B7206"/>
    <w:rsid w:val="006C0DF6"/>
    <w:rsid w:val="006C1395"/>
    <w:rsid w:val="006C151F"/>
    <w:rsid w:val="006C17D5"/>
    <w:rsid w:val="006C4D4C"/>
    <w:rsid w:val="006D3D95"/>
    <w:rsid w:val="006D4BB5"/>
    <w:rsid w:val="006E2B09"/>
    <w:rsid w:val="006E374B"/>
    <w:rsid w:val="006E4E69"/>
    <w:rsid w:val="006F089C"/>
    <w:rsid w:val="006F0ADD"/>
    <w:rsid w:val="006F1A37"/>
    <w:rsid w:val="006F28D4"/>
    <w:rsid w:val="00700506"/>
    <w:rsid w:val="0070213C"/>
    <w:rsid w:val="00703058"/>
    <w:rsid w:val="00703EC5"/>
    <w:rsid w:val="00704B01"/>
    <w:rsid w:val="0070628A"/>
    <w:rsid w:val="00706AA1"/>
    <w:rsid w:val="00712106"/>
    <w:rsid w:val="00713C62"/>
    <w:rsid w:val="00716636"/>
    <w:rsid w:val="007206E3"/>
    <w:rsid w:val="00721A0A"/>
    <w:rsid w:val="00723440"/>
    <w:rsid w:val="00727203"/>
    <w:rsid w:val="007303A6"/>
    <w:rsid w:val="00730E61"/>
    <w:rsid w:val="00731FD4"/>
    <w:rsid w:val="0073381A"/>
    <w:rsid w:val="00734336"/>
    <w:rsid w:val="00736754"/>
    <w:rsid w:val="00744357"/>
    <w:rsid w:val="00747081"/>
    <w:rsid w:val="00747B7E"/>
    <w:rsid w:val="00747CFD"/>
    <w:rsid w:val="00751C48"/>
    <w:rsid w:val="00753B89"/>
    <w:rsid w:val="0075429E"/>
    <w:rsid w:val="007606AF"/>
    <w:rsid w:val="00763983"/>
    <w:rsid w:val="00763F64"/>
    <w:rsid w:val="00765F80"/>
    <w:rsid w:val="007672FC"/>
    <w:rsid w:val="00767FBE"/>
    <w:rsid w:val="0077019D"/>
    <w:rsid w:val="007710EA"/>
    <w:rsid w:val="007715B0"/>
    <w:rsid w:val="00772819"/>
    <w:rsid w:val="00772BFF"/>
    <w:rsid w:val="00773435"/>
    <w:rsid w:val="00773B86"/>
    <w:rsid w:val="00777606"/>
    <w:rsid w:val="00777CBA"/>
    <w:rsid w:val="0078234D"/>
    <w:rsid w:val="00786E71"/>
    <w:rsid w:val="007918A4"/>
    <w:rsid w:val="0079210E"/>
    <w:rsid w:val="007957A6"/>
    <w:rsid w:val="007A235F"/>
    <w:rsid w:val="007A2782"/>
    <w:rsid w:val="007A2F2A"/>
    <w:rsid w:val="007A341A"/>
    <w:rsid w:val="007A4858"/>
    <w:rsid w:val="007A4F1E"/>
    <w:rsid w:val="007A711B"/>
    <w:rsid w:val="007B002B"/>
    <w:rsid w:val="007B2808"/>
    <w:rsid w:val="007B41A8"/>
    <w:rsid w:val="007B4F9C"/>
    <w:rsid w:val="007B550B"/>
    <w:rsid w:val="007B5956"/>
    <w:rsid w:val="007B6E42"/>
    <w:rsid w:val="007C1E7C"/>
    <w:rsid w:val="007C2878"/>
    <w:rsid w:val="007C2CED"/>
    <w:rsid w:val="007C6187"/>
    <w:rsid w:val="007C6477"/>
    <w:rsid w:val="007C66E0"/>
    <w:rsid w:val="007C6DBB"/>
    <w:rsid w:val="007C6FFF"/>
    <w:rsid w:val="007D2492"/>
    <w:rsid w:val="007D3C1E"/>
    <w:rsid w:val="007D410D"/>
    <w:rsid w:val="007D4E8D"/>
    <w:rsid w:val="007D4FFA"/>
    <w:rsid w:val="007D5A84"/>
    <w:rsid w:val="007E2F1D"/>
    <w:rsid w:val="007E4348"/>
    <w:rsid w:val="007E4545"/>
    <w:rsid w:val="007E6214"/>
    <w:rsid w:val="007F0808"/>
    <w:rsid w:val="007F0EF7"/>
    <w:rsid w:val="007F1482"/>
    <w:rsid w:val="007F1B14"/>
    <w:rsid w:val="007F4D51"/>
    <w:rsid w:val="007F75C6"/>
    <w:rsid w:val="008014AF"/>
    <w:rsid w:val="00805D16"/>
    <w:rsid w:val="0081296F"/>
    <w:rsid w:val="00813332"/>
    <w:rsid w:val="00815276"/>
    <w:rsid w:val="008242BC"/>
    <w:rsid w:val="008253A1"/>
    <w:rsid w:val="00826078"/>
    <w:rsid w:val="00826655"/>
    <w:rsid w:val="008267CB"/>
    <w:rsid w:val="00826952"/>
    <w:rsid w:val="0082707A"/>
    <w:rsid w:val="00840020"/>
    <w:rsid w:val="00843016"/>
    <w:rsid w:val="00844D51"/>
    <w:rsid w:val="00846CB7"/>
    <w:rsid w:val="00847C99"/>
    <w:rsid w:val="00853C58"/>
    <w:rsid w:val="00856770"/>
    <w:rsid w:val="0085685B"/>
    <w:rsid w:val="00856C39"/>
    <w:rsid w:val="00857FD1"/>
    <w:rsid w:val="0086053F"/>
    <w:rsid w:val="00861D16"/>
    <w:rsid w:val="008644D6"/>
    <w:rsid w:val="00865B50"/>
    <w:rsid w:val="00866157"/>
    <w:rsid w:val="00870872"/>
    <w:rsid w:val="0087261C"/>
    <w:rsid w:val="00873F95"/>
    <w:rsid w:val="0087708B"/>
    <w:rsid w:val="008815DE"/>
    <w:rsid w:val="008853EB"/>
    <w:rsid w:val="008855DF"/>
    <w:rsid w:val="008867F4"/>
    <w:rsid w:val="00886BDC"/>
    <w:rsid w:val="00892640"/>
    <w:rsid w:val="00892A6A"/>
    <w:rsid w:val="0089471E"/>
    <w:rsid w:val="008956E2"/>
    <w:rsid w:val="008957FD"/>
    <w:rsid w:val="008972D3"/>
    <w:rsid w:val="008A0453"/>
    <w:rsid w:val="008A1CE5"/>
    <w:rsid w:val="008A21EC"/>
    <w:rsid w:val="008A2403"/>
    <w:rsid w:val="008A30AF"/>
    <w:rsid w:val="008A3C94"/>
    <w:rsid w:val="008A3F38"/>
    <w:rsid w:val="008A4182"/>
    <w:rsid w:val="008A4AD2"/>
    <w:rsid w:val="008A4DD6"/>
    <w:rsid w:val="008A58B1"/>
    <w:rsid w:val="008A6824"/>
    <w:rsid w:val="008B21C7"/>
    <w:rsid w:val="008B3520"/>
    <w:rsid w:val="008B5650"/>
    <w:rsid w:val="008C0194"/>
    <w:rsid w:val="008C07BC"/>
    <w:rsid w:val="008C4597"/>
    <w:rsid w:val="008C69A6"/>
    <w:rsid w:val="008C6B8C"/>
    <w:rsid w:val="008C7247"/>
    <w:rsid w:val="008D1126"/>
    <w:rsid w:val="008D2615"/>
    <w:rsid w:val="008D5C71"/>
    <w:rsid w:val="008E089A"/>
    <w:rsid w:val="008E0C33"/>
    <w:rsid w:val="008E4553"/>
    <w:rsid w:val="008E64D2"/>
    <w:rsid w:val="008E6E07"/>
    <w:rsid w:val="008F4465"/>
    <w:rsid w:val="008F5475"/>
    <w:rsid w:val="008F5F64"/>
    <w:rsid w:val="00903A01"/>
    <w:rsid w:val="00903E1F"/>
    <w:rsid w:val="009067CC"/>
    <w:rsid w:val="00907216"/>
    <w:rsid w:val="009141D4"/>
    <w:rsid w:val="009146D2"/>
    <w:rsid w:val="0092153E"/>
    <w:rsid w:val="00923774"/>
    <w:rsid w:val="00923E3E"/>
    <w:rsid w:val="00924585"/>
    <w:rsid w:val="00925960"/>
    <w:rsid w:val="00926728"/>
    <w:rsid w:val="00930245"/>
    <w:rsid w:val="009315AB"/>
    <w:rsid w:val="00932EB9"/>
    <w:rsid w:val="0093597A"/>
    <w:rsid w:val="00936086"/>
    <w:rsid w:val="00936DB7"/>
    <w:rsid w:val="00937B27"/>
    <w:rsid w:val="00937C13"/>
    <w:rsid w:val="009440E7"/>
    <w:rsid w:val="009445ED"/>
    <w:rsid w:val="0094529F"/>
    <w:rsid w:val="0094530F"/>
    <w:rsid w:val="00946A10"/>
    <w:rsid w:val="00946D63"/>
    <w:rsid w:val="009510C1"/>
    <w:rsid w:val="00954D80"/>
    <w:rsid w:val="00955475"/>
    <w:rsid w:val="00955725"/>
    <w:rsid w:val="009575E1"/>
    <w:rsid w:val="00957D1C"/>
    <w:rsid w:val="00961444"/>
    <w:rsid w:val="009629A9"/>
    <w:rsid w:val="00963C5F"/>
    <w:rsid w:val="00965A73"/>
    <w:rsid w:val="00965CE7"/>
    <w:rsid w:val="009660A7"/>
    <w:rsid w:val="00971B91"/>
    <w:rsid w:val="00974290"/>
    <w:rsid w:val="009752B7"/>
    <w:rsid w:val="00982805"/>
    <w:rsid w:val="009869D8"/>
    <w:rsid w:val="00991576"/>
    <w:rsid w:val="009930CF"/>
    <w:rsid w:val="009933DD"/>
    <w:rsid w:val="00996A37"/>
    <w:rsid w:val="009A050C"/>
    <w:rsid w:val="009A3EFA"/>
    <w:rsid w:val="009A42AA"/>
    <w:rsid w:val="009A4CDF"/>
    <w:rsid w:val="009A4FB7"/>
    <w:rsid w:val="009B0AFD"/>
    <w:rsid w:val="009B3710"/>
    <w:rsid w:val="009B4303"/>
    <w:rsid w:val="009C20F5"/>
    <w:rsid w:val="009C309F"/>
    <w:rsid w:val="009C6B84"/>
    <w:rsid w:val="009D1725"/>
    <w:rsid w:val="009D404F"/>
    <w:rsid w:val="009E5588"/>
    <w:rsid w:val="009E59C9"/>
    <w:rsid w:val="009E6222"/>
    <w:rsid w:val="009E7F9C"/>
    <w:rsid w:val="009F0F7F"/>
    <w:rsid w:val="009F36EC"/>
    <w:rsid w:val="009F37D2"/>
    <w:rsid w:val="009F655C"/>
    <w:rsid w:val="00A10BA4"/>
    <w:rsid w:val="00A12178"/>
    <w:rsid w:val="00A152CC"/>
    <w:rsid w:val="00A16F97"/>
    <w:rsid w:val="00A20E33"/>
    <w:rsid w:val="00A23945"/>
    <w:rsid w:val="00A23D83"/>
    <w:rsid w:val="00A2450A"/>
    <w:rsid w:val="00A253F1"/>
    <w:rsid w:val="00A25A48"/>
    <w:rsid w:val="00A30881"/>
    <w:rsid w:val="00A33E76"/>
    <w:rsid w:val="00A341D9"/>
    <w:rsid w:val="00A34729"/>
    <w:rsid w:val="00A35925"/>
    <w:rsid w:val="00A43206"/>
    <w:rsid w:val="00A432A1"/>
    <w:rsid w:val="00A4687F"/>
    <w:rsid w:val="00A47EF6"/>
    <w:rsid w:val="00A5078C"/>
    <w:rsid w:val="00A52EE0"/>
    <w:rsid w:val="00A54254"/>
    <w:rsid w:val="00A56379"/>
    <w:rsid w:val="00A5640C"/>
    <w:rsid w:val="00A567F8"/>
    <w:rsid w:val="00A64BCD"/>
    <w:rsid w:val="00A6576F"/>
    <w:rsid w:val="00A70D4E"/>
    <w:rsid w:val="00A7542A"/>
    <w:rsid w:val="00A801A9"/>
    <w:rsid w:val="00A804D9"/>
    <w:rsid w:val="00A81774"/>
    <w:rsid w:val="00A818F6"/>
    <w:rsid w:val="00A82ACF"/>
    <w:rsid w:val="00A82D6F"/>
    <w:rsid w:val="00A87A9A"/>
    <w:rsid w:val="00A87FD3"/>
    <w:rsid w:val="00A90483"/>
    <w:rsid w:val="00A914BF"/>
    <w:rsid w:val="00A919C0"/>
    <w:rsid w:val="00A91A9A"/>
    <w:rsid w:val="00A922AA"/>
    <w:rsid w:val="00A96602"/>
    <w:rsid w:val="00A97340"/>
    <w:rsid w:val="00A97440"/>
    <w:rsid w:val="00A975BE"/>
    <w:rsid w:val="00AA7E5F"/>
    <w:rsid w:val="00AB1503"/>
    <w:rsid w:val="00AB28EA"/>
    <w:rsid w:val="00AB3BB3"/>
    <w:rsid w:val="00AB7FF4"/>
    <w:rsid w:val="00AC0872"/>
    <w:rsid w:val="00AC1E90"/>
    <w:rsid w:val="00AC4091"/>
    <w:rsid w:val="00AC5329"/>
    <w:rsid w:val="00AC6108"/>
    <w:rsid w:val="00AC6B25"/>
    <w:rsid w:val="00AD570F"/>
    <w:rsid w:val="00AE01B6"/>
    <w:rsid w:val="00AE0444"/>
    <w:rsid w:val="00AE15C1"/>
    <w:rsid w:val="00AE2070"/>
    <w:rsid w:val="00AE2CE9"/>
    <w:rsid w:val="00AE590C"/>
    <w:rsid w:val="00AE5932"/>
    <w:rsid w:val="00AE7D4B"/>
    <w:rsid w:val="00AF0529"/>
    <w:rsid w:val="00AF2181"/>
    <w:rsid w:val="00AF23DC"/>
    <w:rsid w:val="00AF4000"/>
    <w:rsid w:val="00AF4DC8"/>
    <w:rsid w:val="00B01B41"/>
    <w:rsid w:val="00B06D1F"/>
    <w:rsid w:val="00B1544B"/>
    <w:rsid w:val="00B15DE2"/>
    <w:rsid w:val="00B16513"/>
    <w:rsid w:val="00B23A0F"/>
    <w:rsid w:val="00B30E38"/>
    <w:rsid w:val="00B3218E"/>
    <w:rsid w:val="00B32927"/>
    <w:rsid w:val="00B33CE7"/>
    <w:rsid w:val="00B3491F"/>
    <w:rsid w:val="00B35A14"/>
    <w:rsid w:val="00B35FFF"/>
    <w:rsid w:val="00B36DB6"/>
    <w:rsid w:val="00B40018"/>
    <w:rsid w:val="00B4052E"/>
    <w:rsid w:val="00B4073E"/>
    <w:rsid w:val="00B459AD"/>
    <w:rsid w:val="00B472DA"/>
    <w:rsid w:val="00B507A7"/>
    <w:rsid w:val="00B51711"/>
    <w:rsid w:val="00B54C54"/>
    <w:rsid w:val="00B5533C"/>
    <w:rsid w:val="00B5732B"/>
    <w:rsid w:val="00B6017F"/>
    <w:rsid w:val="00B62D44"/>
    <w:rsid w:val="00B636AE"/>
    <w:rsid w:val="00B63FFF"/>
    <w:rsid w:val="00B641DF"/>
    <w:rsid w:val="00B649B3"/>
    <w:rsid w:val="00B65382"/>
    <w:rsid w:val="00B6543F"/>
    <w:rsid w:val="00B65FCF"/>
    <w:rsid w:val="00B66CBE"/>
    <w:rsid w:val="00B67454"/>
    <w:rsid w:val="00B70DA0"/>
    <w:rsid w:val="00B70DC5"/>
    <w:rsid w:val="00B73C32"/>
    <w:rsid w:val="00B74F2A"/>
    <w:rsid w:val="00B76332"/>
    <w:rsid w:val="00B77782"/>
    <w:rsid w:val="00B8144F"/>
    <w:rsid w:val="00B8242D"/>
    <w:rsid w:val="00B83B98"/>
    <w:rsid w:val="00B85E5D"/>
    <w:rsid w:val="00B933FC"/>
    <w:rsid w:val="00B93B39"/>
    <w:rsid w:val="00BA3828"/>
    <w:rsid w:val="00BA5BA7"/>
    <w:rsid w:val="00BB0590"/>
    <w:rsid w:val="00BB0E58"/>
    <w:rsid w:val="00BB1984"/>
    <w:rsid w:val="00BB387C"/>
    <w:rsid w:val="00BB5178"/>
    <w:rsid w:val="00BB62EE"/>
    <w:rsid w:val="00BB6C35"/>
    <w:rsid w:val="00BC19BC"/>
    <w:rsid w:val="00BC2558"/>
    <w:rsid w:val="00BC4ACC"/>
    <w:rsid w:val="00BD244E"/>
    <w:rsid w:val="00BD2A3D"/>
    <w:rsid w:val="00BD31A7"/>
    <w:rsid w:val="00BD334A"/>
    <w:rsid w:val="00BE3966"/>
    <w:rsid w:val="00BE3AAF"/>
    <w:rsid w:val="00BE6AD0"/>
    <w:rsid w:val="00BF0D63"/>
    <w:rsid w:val="00BF2C12"/>
    <w:rsid w:val="00BF3F5E"/>
    <w:rsid w:val="00BF491F"/>
    <w:rsid w:val="00BF4B4E"/>
    <w:rsid w:val="00BF789B"/>
    <w:rsid w:val="00C000E9"/>
    <w:rsid w:val="00C013E1"/>
    <w:rsid w:val="00C020FF"/>
    <w:rsid w:val="00C0427F"/>
    <w:rsid w:val="00C057F9"/>
    <w:rsid w:val="00C106A4"/>
    <w:rsid w:val="00C10767"/>
    <w:rsid w:val="00C14CF4"/>
    <w:rsid w:val="00C16598"/>
    <w:rsid w:val="00C165C5"/>
    <w:rsid w:val="00C17E83"/>
    <w:rsid w:val="00C2095D"/>
    <w:rsid w:val="00C22A72"/>
    <w:rsid w:val="00C236A6"/>
    <w:rsid w:val="00C260CE"/>
    <w:rsid w:val="00C3061E"/>
    <w:rsid w:val="00C306FD"/>
    <w:rsid w:val="00C31AE3"/>
    <w:rsid w:val="00C31F58"/>
    <w:rsid w:val="00C32C6B"/>
    <w:rsid w:val="00C32D66"/>
    <w:rsid w:val="00C37DDA"/>
    <w:rsid w:val="00C40604"/>
    <w:rsid w:val="00C40A53"/>
    <w:rsid w:val="00C40D89"/>
    <w:rsid w:val="00C437B4"/>
    <w:rsid w:val="00C45E0C"/>
    <w:rsid w:val="00C507C0"/>
    <w:rsid w:val="00C52F7E"/>
    <w:rsid w:val="00C56B4C"/>
    <w:rsid w:val="00C64C04"/>
    <w:rsid w:val="00C67C61"/>
    <w:rsid w:val="00C70626"/>
    <w:rsid w:val="00C735CD"/>
    <w:rsid w:val="00C73811"/>
    <w:rsid w:val="00C738E7"/>
    <w:rsid w:val="00C76D67"/>
    <w:rsid w:val="00C77B5C"/>
    <w:rsid w:val="00C81955"/>
    <w:rsid w:val="00C83374"/>
    <w:rsid w:val="00C83485"/>
    <w:rsid w:val="00C834C4"/>
    <w:rsid w:val="00C87956"/>
    <w:rsid w:val="00C90DE5"/>
    <w:rsid w:val="00C9200A"/>
    <w:rsid w:val="00C933BF"/>
    <w:rsid w:val="00C94C6B"/>
    <w:rsid w:val="00CA10E8"/>
    <w:rsid w:val="00CA2E29"/>
    <w:rsid w:val="00CA31F3"/>
    <w:rsid w:val="00CA470A"/>
    <w:rsid w:val="00CA49F3"/>
    <w:rsid w:val="00CA7264"/>
    <w:rsid w:val="00CA7C4E"/>
    <w:rsid w:val="00CB07DD"/>
    <w:rsid w:val="00CB1E58"/>
    <w:rsid w:val="00CB2354"/>
    <w:rsid w:val="00CB720C"/>
    <w:rsid w:val="00CC1E68"/>
    <w:rsid w:val="00CC27BB"/>
    <w:rsid w:val="00CC4EBC"/>
    <w:rsid w:val="00CC6594"/>
    <w:rsid w:val="00CD0396"/>
    <w:rsid w:val="00CD5BB8"/>
    <w:rsid w:val="00CE01B8"/>
    <w:rsid w:val="00CE276B"/>
    <w:rsid w:val="00CE2EFA"/>
    <w:rsid w:val="00CE2F91"/>
    <w:rsid w:val="00CE454F"/>
    <w:rsid w:val="00CE4ED7"/>
    <w:rsid w:val="00CE557A"/>
    <w:rsid w:val="00CE6A4F"/>
    <w:rsid w:val="00CF2C38"/>
    <w:rsid w:val="00CF2CD1"/>
    <w:rsid w:val="00CF3655"/>
    <w:rsid w:val="00CF38B4"/>
    <w:rsid w:val="00CF7DD7"/>
    <w:rsid w:val="00D00706"/>
    <w:rsid w:val="00D03613"/>
    <w:rsid w:val="00D03628"/>
    <w:rsid w:val="00D054DE"/>
    <w:rsid w:val="00D16844"/>
    <w:rsid w:val="00D1766A"/>
    <w:rsid w:val="00D21D94"/>
    <w:rsid w:val="00D249BB"/>
    <w:rsid w:val="00D274CF"/>
    <w:rsid w:val="00D300EF"/>
    <w:rsid w:val="00D32403"/>
    <w:rsid w:val="00D356D4"/>
    <w:rsid w:val="00D41731"/>
    <w:rsid w:val="00D43F5F"/>
    <w:rsid w:val="00D45098"/>
    <w:rsid w:val="00D45A3E"/>
    <w:rsid w:val="00D543F2"/>
    <w:rsid w:val="00D56257"/>
    <w:rsid w:val="00D57CEF"/>
    <w:rsid w:val="00D67A6B"/>
    <w:rsid w:val="00D7321C"/>
    <w:rsid w:val="00D75331"/>
    <w:rsid w:val="00D77431"/>
    <w:rsid w:val="00D808E1"/>
    <w:rsid w:val="00D831BE"/>
    <w:rsid w:val="00D917B9"/>
    <w:rsid w:val="00D9780C"/>
    <w:rsid w:val="00DA06C8"/>
    <w:rsid w:val="00DA50CF"/>
    <w:rsid w:val="00DA5961"/>
    <w:rsid w:val="00DA734F"/>
    <w:rsid w:val="00DB0167"/>
    <w:rsid w:val="00DB1112"/>
    <w:rsid w:val="00DB3058"/>
    <w:rsid w:val="00DB71F9"/>
    <w:rsid w:val="00DC3B53"/>
    <w:rsid w:val="00DC5361"/>
    <w:rsid w:val="00DC69C5"/>
    <w:rsid w:val="00DC6B50"/>
    <w:rsid w:val="00DD2491"/>
    <w:rsid w:val="00DD2572"/>
    <w:rsid w:val="00DD478E"/>
    <w:rsid w:val="00DD5B32"/>
    <w:rsid w:val="00DE09D9"/>
    <w:rsid w:val="00DE1344"/>
    <w:rsid w:val="00DE3D00"/>
    <w:rsid w:val="00DE5314"/>
    <w:rsid w:val="00DF0B43"/>
    <w:rsid w:val="00DF2EAC"/>
    <w:rsid w:val="00DF599E"/>
    <w:rsid w:val="00DF600C"/>
    <w:rsid w:val="00DF6B82"/>
    <w:rsid w:val="00E01D07"/>
    <w:rsid w:val="00E07304"/>
    <w:rsid w:val="00E074B8"/>
    <w:rsid w:val="00E168DD"/>
    <w:rsid w:val="00E20650"/>
    <w:rsid w:val="00E23184"/>
    <w:rsid w:val="00E24844"/>
    <w:rsid w:val="00E256E8"/>
    <w:rsid w:val="00E2571E"/>
    <w:rsid w:val="00E27B40"/>
    <w:rsid w:val="00E32971"/>
    <w:rsid w:val="00E32BC4"/>
    <w:rsid w:val="00E35573"/>
    <w:rsid w:val="00E35FBA"/>
    <w:rsid w:val="00E37FE0"/>
    <w:rsid w:val="00E40A78"/>
    <w:rsid w:val="00E462AB"/>
    <w:rsid w:val="00E46312"/>
    <w:rsid w:val="00E46ADF"/>
    <w:rsid w:val="00E46F77"/>
    <w:rsid w:val="00E500BD"/>
    <w:rsid w:val="00E500DF"/>
    <w:rsid w:val="00E506F1"/>
    <w:rsid w:val="00E53B7A"/>
    <w:rsid w:val="00E56D7E"/>
    <w:rsid w:val="00E64700"/>
    <w:rsid w:val="00E70672"/>
    <w:rsid w:val="00E72066"/>
    <w:rsid w:val="00E73196"/>
    <w:rsid w:val="00E73517"/>
    <w:rsid w:val="00E7490E"/>
    <w:rsid w:val="00E76072"/>
    <w:rsid w:val="00E77423"/>
    <w:rsid w:val="00E82086"/>
    <w:rsid w:val="00E821CC"/>
    <w:rsid w:val="00E827F1"/>
    <w:rsid w:val="00E83769"/>
    <w:rsid w:val="00E85B64"/>
    <w:rsid w:val="00E860BB"/>
    <w:rsid w:val="00E90F87"/>
    <w:rsid w:val="00E92740"/>
    <w:rsid w:val="00E93122"/>
    <w:rsid w:val="00E956A6"/>
    <w:rsid w:val="00E96162"/>
    <w:rsid w:val="00E9625E"/>
    <w:rsid w:val="00EA27F2"/>
    <w:rsid w:val="00EA2A6E"/>
    <w:rsid w:val="00EB0380"/>
    <w:rsid w:val="00EB079A"/>
    <w:rsid w:val="00EB54B8"/>
    <w:rsid w:val="00EB78AE"/>
    <w:rsid w:val="00EC1D36"/>
    <w:rsid w:val="00EC21A9"/>
    <w:rsid w:val="00EC3289"/>
    <w:rsid w:val="00EC42C9"/>
    <w:rsid w:val="00EC44FB"/>
    <w:rsid w:val="00ED09B4"/>
    <w:rsid w:val="00ED3D35"/>
    <w:rsid w:val="00ED4571"/>
    <w:rsid w:val="00ED645E"/>
    <w:rsid w:val="00ED7D20"/>
    <w:rsid w:val="00EE2C87"/>
    <w:rsid w:val="00EE4DAC"/>
    <w:rsid w:val="00EE6923"/>
    <w:rsid w:val="00EE6D83"/>
    <w:rsid w:val="00EE73F9"/>
    <w:rsid w:val="00EE75C6"/>
    <w:rsid w:val="00EF1CF0"/>
    <w:rsid w:val="00EF4637"/>
    <w:rsid w:val="00EF67CF"/>
    <w:rsid w:val="00F0081E"/>
    <w:rsid w:val="00F021FB"/>
    <w:rsid w:val="00F022EE"/>
    <w:rsid w:val="00F05BF8"/>
    <w:rsid w:val="00F112B3"/>
    <w:rsid w:val="00F112D9"/>
    <w:rsid w:val="00F13736"/>
    <w:rsid w:val="00F1403F"/>
    <w:rsid w:val="00F148CE"/>
    <w:rsid w:val="00F2029A"/>
    <w:rsid w:val="00F21BD5"/>
    <w:rsid w:val="00F22C9D"/>
    <w:rsid w:val="00F30B88"/>
    <w:rsid w:val="00F37E5E"/>
    <w:rsid w:val="00F402D8"/>
    <w:rsid w:val="00F4225F"/>
    <w:rsid w:val="00F43B89"/>
    <w:rsid w:val="00F43E4B"/>
    <w:rsid w:val="00F5096F"/>
    <w:rsid w:val="00F54044"/>
    <w:rsid w:val="00F56883"/>
    <w:rsid w:val="00F56DCA"/>
    <w:rsid w:val="00F620EE"/>
    <w:rsid w:val="00F622FF"/>
    <w:rsid w:val="00F66732"/>
    <w:rsid w:val="00F7065A"/>
    <w:rsid w:val="00F74325"/>
    <w:rsid w:val="00F74CA7"/>
    <w:rsid w:val="00F7564A"/>
    <w:rsid w:val="00F7596D"/>
    <w:rsid w:val="00F80838"/>
    <w:rsid w:val="00F81ACB"/>
    <w:rsid w:val="00F843C5"/>
    <w:rsid w:val="00F8671A"/>
    <w:rsid w:val="00F9075C"/>
    <w:rsid w:val="00F92470"/>
    <w:rsid w:val="00F93429"/>
    <w:rsid w:val="00F970AD"/>
    <w:rsid w:val="00F9791C"/>
    <w:rsid w:val="00FA173A"/>
    <w:rsid w:val="00FA1A8E"/>
    <w:rsid w:val="00FA4595"/>
    <w:rsid w:val="00FA6ADD"/>
    <w:rsid w:val="00FA7039"/>
    <w:rsid w:val="00FA79DC"/>
    <w:rsid w:val="00FC0E0E"/>
    <w:rsid w:val="00FC1657"/>
    <w:rsid w:val="00FC3D91"/>
    <w:rsid w:val="00FC4442"/>
    <w:rsid w:val="00FC5EDA"/>
    <w:rsid w:val="00FC6D57"/>
    <w:rsid w:val="00FC74B0"/>
    <w:rsid w:val="00FD5A63"/>
    <w:rsid w:val="00FD6218"/>
    <w:rsid w:val="00FD655A"/>
    <w:rsid w:val="00FD6C46"/>
    <w:rsid w:val="00FD79CB"/>
    <w:rsid w:val="00FE049F"/>
    <w:rsid w:val="00FF12D2"/>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5BEFD"/>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5"/>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customStyle="1" w:styleId="TableParagraph">
    <w:name w:val="Table Paragraph"/>
    <w:basedOn w:val="Navaden"/>
    <w:uiPriority w:val="1"/>
    <w:qFormat/>
    <w:rsid w:val="004558D2"/>
    <w:pPr>
      <w:widowControl w:val="0"/>
      <w:autoSpaceDE w:val="0"/>
      <w:autoSpaceDN w:val="0"/>
    </w:pPr>
    <w:rPr>
      <w:rFonts w:ascii="Arial Narrow" w:eastAsia="Arial Narrow" w:hAnsi="Arial Narrow" w:cs="Arial Narrow"/>
      <w:sz w:val="22"/>
      <w:szCs w:val="22"/>
      <w:lang w:bidi="sl-SI"/>
    </w:rPr>
  </w:style>
  <w:style w:type="character" w:customStyle="1" w:styleId="cf01">
    <w:name w:val="cf01"/>
    <w:basedOn w:val="Privzetapisavaodstavka"/>
    <w:rsid w:val="00AC6108"/>
    <w:rPr>
      <w:rFonts w:ascii="Segoe UI" w:hAnsi="Segoe UI" w:cs="Segoe UI" w:hint="default"/>
      <w:sz w:val="18"/>
      <w:szCs w:val="18"/>
    </w:rPr>
  </w:style>
  <w:style w:type="paragraph" w:styleId="Revizija">
    <w:name w:val="Revision"/>
    <w:hidden/>
    <w:uiPriority w:val="99"/>
    <w:semiHidden/>
    <w:rsid w:val="00AF05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41270746">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27042195">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www.uradni-list.si/1/objava.jsp?sop=2015-01-3570"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6F6E7-A895-4055-BF93-7C3172C9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7</TotalTime>
  <Pages>31</Pages>
  <Words>8736</Words>
  <Characters>49801</Characters>
  <Application>Microsoft Office Word</Application>
  <DocSecurity>0</DocSecurity>
  <Lines>415</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58421</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Špela Pipan</cp:lastModifiedBy>
  <cp:revision>5</cp:revision>
  <cp:lastPrinted>2023-11-06T07:32:00Z</cp:lastPrinted>
  <dcterms:created xsi:type="dcterms:W3CDTF">2023-10-24T11:45:00Z</dcterms:created>
  <dcterms:modified xsi:type="dcterms:W3CDTF">2023-11-06T07:33:00Z</dcterms:modified>
</cp:coreProperties>
</file>